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7618294B"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301F5E">
        <w:rPr>
          <w:rFonts w:eastAsia="MS Mincho" w:cs="Arial"/>
          <w:b/>
          <w:bCs/>
          <w:sz w:val="22"/>
          <w:lang w:eastAsia="ja-JP"/>
        </w:rPr>
        <w:t>6</w:t>
      </w:r>
      <w:r w:rsidR="00B9306E">
        <w:rPr>
          <w:rFonts w:eastAsia="MS Mincho" w:cs="Arial"/>
          <w:b/>
          <w:bCs/>
          <w:sz w:val="22"/>
          <w:lang w:eastAsia="ja-JP"/>
        </w:rPr>
        <w:t>bis</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R1-2</w:t>
      </w:r>
      <w:r w:rsidR="00461D7F" w:rsidRPr="00E97AD8">
        <w:rPr>
          <w:rFonts w:eastAsia="MS Mincho" w:cs="Arial"/>
          <w:b/>
          <w:bCs/>
          <w:sz w:val="22"/>
          <w:lang w:eastAsia="ja-JP"/>
        </w:rPr>
        <w:t>10</w:t>
      </w:r>
      <w:r w:rsidR="007E72DB" w:rsidRPr="007E72DB">
        <w:rPr>
          <w:rFonts w:eastAsia="MS Mincho" w:cs="Arial"/>
          <w:b/>
          <w:bCs/>
          <w:sz w:val="22"/>
          <w:lang w:eastAsia="ja-JP"/>
        </w:rPr>
        <w:t>9114</w:t>
      </w:r>
    </w:p>
    <w:p w14:paraId="17EF7FF3" w14:textId="66121D5B"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B9306E">
        <w:rPr>
          <w:rFonts w:eastAsia="MS Mincho" w:cs="Arial"/>
          <w:b/>
          <w:bCs/>
          <w:sz w:val="22"/>
          <w:lang w:eastAsia="ja-JP"/>
        </w:rPr>
        <w:t>October</w:t>
      </w:r>
      <w:r w:rsidRPr="00DE31D5">
        <w:rPr>
          <w:rFonts w:eastAsia="MS Mincho" w:cs="Arial"/>
          <w:b/>
          <w:bCs/>
          <w:sz w:val="22"/>
          <w:lang w:eastAsia="ja-JP"/>
        </w:rPr>
        <w:t xml:space="preserve"> </w:t>
      </w:r>
      <w:r w:rsidR="00461D7F">
        <w:rPr>
          <w:rFonts w:eastAsia="MS Mincho" w:cs="Arial"/>
          <w:b/>
          <w:bCs/>
          <w:sz w:val="22"/>
          <w:lang w:eastAsia="ja-JP"/>
        </w:rPr>
        <w:t>1</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B9306E">
        <w:rPr>
          <w:rFonts w:eastAsia="MS Mincho" w:cs="Arial"/>
          <w:b/>
          <w:bCs/>
          <w:sz w:val="22"/>
          <w:lang w:eastAsia="ja-JP"/>
        </w:rPr>
        <w:t>19</w:t>
      </w:r>
      <w:r w:rsidRPr="000F3A44">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6D3016" w:rsidRDefault="00562493" w:rsidP="00562493">
      <w:pPr>
        <w:widowControl w:val="0"/>
        <w:spacing w:after="0"/>
        <w:rPr>
          <w:rFonts w:eastAsia="Times New Roman"/>
          <w:b/>
          <w:bCs/>
          <w:sz w:val="24"/>
        </w:rPr>
      </w:pPr>
    </w:p>
    <w:p w14:paraId="006D8F9E" w14:textId="6C5354E5"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w:t>
      </w:r>
      <w:r w:rsidR="00B9306E">
        <w:rPr>
          <w:rFonts w:ascii="Calibri" w:hAnsi="Calibri"/>
          <w:color w:val="000000"/>
          <w:sz w:val="22"/>
          <w:szCs w:val="22"/>
        </w:rPr>
        <w:t>LS on inter-cell beam management and multi-TRP in Rel-17</w:t>
      </w:r>
    </w:p>
    <w:p w14:paraId="36B9B0EE" w14:textId="1D12D44B"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B9306E" w:rsidRPr="00117D52">
        <w:rPr>
          <w:rFonts w:cs="Arial"/>
          <w:b/>
          <w:bCs/>
          <w:sz w:val="22"/>
        </w:rPr>
        <w:t>R2-210892</w:t>
      </w:r>
      <w:r w:rsidR="00B9306E">
        <w:rPr>
          <w:rFonts w:cs="Arial"/>
          <w:b/>
          <w:bCs/>
          <w:sz w:val="22"/>
        </w:rPr>
        <w:t>5</w:t>
      </w:r>
    </w:p>
    <w:p w14:paraId="441B8E21" w14:textId="3A7A7A2A"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B9306E">
        <w:rPr>
          <w:rFonts w:cs="Arial"/>
          <w:sz w:val="22"/>
          <w:szCs w:val="22"/>
        </w:rPr>
        <w:t>7</w:t>
      </w:r>
    </w:p>
    <w:p w14:paraId="70286BBF" w14:textId="0172577D"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B9306E">
        <w:rPr>
          <w:rFonts w:cs="Arial"/>
          <w:bCs/>
        </w:rPr>
        <w:t>NR_feMIMO</w:t>
      </w:r>
      <w:proofErr w:type="spellEnd"/>
      <w:r w:rsidR="00B9306E">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3FF9CFBC"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0FD0937F"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r w:rsidR="00B9306E" w:rsidRPr="00301F5E">
        <w:rPr>
          <w:rFonts w:eastAsiaTheme="minorEastAsia" w:cs="Arial"/>
          <w:bCs/>
          <w:lang w:val="en-US"/>
        </w:rPr>
        <w:t>RAN4</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13130417"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00C862AF">
        <w:rPr>
          <w:rFonts w:ascii="Times New Roman" w:eastAsia="等线" w:hAnsi="Times New Roman"/>
          <w:lang w:eastAsia="zh-CN"/>
        </w:rPr>
        <w:t>2</w:t>
      </w:r>
      <w:r w:rsidRPr="003E535F">
        <w:rPr>
          <w:rFonts w:ascii="Times New Roman" w:eastAsia="等线" w:hAnsi="Times New Roman"/>
          <w:lang w:eastAsia="zh-CN"/>
        </w:rPr>
        <w:t xml:space="preserve"> for the</w:t>
      </w:r>
      <w:r w:rsidR="00EC6AF7">
        <w:rPr>
          <w:rFonts w:ascii="Times New Roman" w:eastAsia="等线" w:hAnsi="Times New Roman"/>
          <w:lang w:eastAsia="zh-CN"/>
        </w:rPr>
        <w:t xml:space="preserve"> questions in</w:t>
      </w:r>
      <w:r w:rsidRPr="003E535F">
        <w:rPr>
          <w:rFonts w:ascii="Times New Roman" w:eastAsia="等线" w:hAnsi="Times New Roman"/>
          <w:lang w:eastAsia="zh-CN"/>
        </w:rPr>
        <w:t xml:space="preserve"> LS </w:t>
      </w:r>
      <w:r w:rsidRPr="00995F33">
        <w:rPr>
          <w:rFonts w:ascii="Times New Roman" w:eastAsia="等线" w:hAnsi="Times New Roman" w:hint="eastAsia"/>
          <w:lang w:eastAsia="zh-CN"/>
        </w:rPr>
        <w:t xml:space="preserve">in </w:t>
      </w:r>
      <w:r w:rsidR="007304C4" w:rsidRPr="007304C4">
        <w:rPr>
          <w:rFonts w:ascii="Times New Roman" w:eastAsia="等线" w:hAnsi="Times New Roman"/>
          <w:lang w:eastAsia="zh-CN"/>
        </w:rPr>
        <w:t>R</w:t>
      </w:r>
      <w:r w:rsidR="00C862AF">
        <w:rPr>
          <w:rFonts w:ascii="Times New Roman" w:eastAsia="等线" w:hAnsi="Times New Roman"/>
          <w:lang w:eastAsia="zh-CN"/>
        </w:rPr>
        <w:t>1</w:t>
      </w:r>
      <w:r w:rsidR="007304C4" w:rsidRPr="007304C4">
        <w:rPr>
          <w:rFonts w:ascii="Times New Roman" w:eastAsia="等线" w:hAnsi="Times New Roman"/>
          <w:lang w:eastAsia="zh-CN"/>
        </w:rPr>
        <w:t>-210</w:t>
      </w:r>
      <w:r w:rsidR="00C862AF">
        <w:rPr>
          <w:rFonts w:ascii="Times New Roman" w:eastAsia="等线" w:hAnsi="Times New Roman"/>
          <w:lang w:eastAsia="zh-CN"/>
        </w:rPr>
        <w:t>8925</w:t>
      </w:r>
      <w:r w:rsidR="007304C4" w:rsidRPr="007304C4">
        <w:rPr>
          <w:rFonts w:ascii="Times New Roman" w:eastAsia="等线" w:hAnsi="Times New Roman"/>
          <w:lang w:eastAsia="zh-CN"/>
        </w:rPr>
        <w:t xml:space="preserve"> on </w:t>
      </w:r>
      <w:r w:rsidR="00C862AF">
        <w:rPr>
          <w:rFonts w:ascii="Times New Roman" w:eastAsia="等线" w:hAnsi="Times New Roman"/>
          <w:lang w:eastAsia="zh-CN"/>
        </w:rPr>
        <w:t>inter-cell beam management and multi-TRP</w:t>
      </w:r>
      <w:r w:rsidRPr="003E535F">
        <w:rPr>
          <w:rFonts w:ascii="Times New Roman" w:eastAsia="等线" w:hAnsi="Times New Roman"/>
          <w:lang w:eastAsia="zh-CN"/>
        </w:rPr>
        <w:t>.</w:t>
      </w:r>
      <w:r w:rsidR="00EC6AF7">
        <w:rPr>
          <w:rFonts w:ascii="Times New Roman" w:eastAsia="等线" w:hAnsi="Times New Roman"/>
          <w:lang w:eastAsia="zh-CN"/>
        </w:rPr>
        <w:t xml:space="preserve"> </w:t>
      </w:r>
    </w:p>
    <w:p w14:paraId="28F33EAC" w14:textId="1F9D2C98" w:rsidR="006508F3" w:rsidRDefault="00EC6AF7" w:rsidP="00701924">
      <w:pPr>
        <w:pStyle w:val="CRCoverPage"/>
        <w:jc w:val="both"/>
        <w:rPr>
          <w:rFonts w:ascii="Times New Roman" w:eastAsiaTheme="minorEastAsia" w:hAnsi="Times New Roman"/>
          <w:lang w:eastAsia="zh-CN"/>
        </w:rPr>
      </w:pPr>
      <w:r>
        <w:rPr>
          <w:rFonts w:ascii="Times New Roman" w:eastAsiaTheme="minorEastAsia" w:hAnsi="Times New Roman"/>
          <w:lang w:eastAsia="zh-CN"/>
        </w:rPr>
        <w:t>Please find RAN1 answers on the questions below.</w:t>
      </w:r>
    </w:p>
    <w:p w14:paraId="16B81731" w14:textId="41DF5007" w:rsidR="006508F3" w:rsidRPr="00EC6AF7" w:rsidRDefault="006508F3" w:rsidP="006508F3">
      <w:pPr>
        <w:pStyle w:val="a8"/>
        <w:spacing w:after="120"/>
        <w:rPr>
          <w:b w:val="0"/>
        </w:rPr>
      </w:pPr>
    </w:p>
    <w:p w14:paraId="2F5E69F3" w14:textId="77777777" w:rsidR="006508F3" w:rsidRPr="00DF3C5B" w:rsidRDefault="006508F3" w:rsidP="006508F3">
      <w:pPr>
        <w:pStyle w:val="Doc-text2"/>
        <w:numPr>
          <w:ilvl w:val="0"/>
          <w:numId w:val="29"/>
        </w:numPr>
      </w:pPr>
      <w:r>
        <w:t xml:space="preserve">1) </w:t>
      </w:r>
      <w:r>
        <w:rPr>
          <w:b/>
          <w:bCs/>
        </w:rPr>
        <w:t>Applicability of i</w:t>
      </w:r>
      <w:r w:rsidRPr="00C32408">
        <w:rPr>
          <w:b/>
          <w:bCs/>
        </w:rPr>
        <w:t>nter-cell beam management</w:t>
      </w:r>
      <w:r>
        <w:rPr>
          <w:b/>
          <w:bCs/>
        </w:rPr>
        <w:t xml:space="preserve"> to </w:t>
      </w:r>
      <w:proofErr w:type="spellStart"/>
      <w:r>
        <w:rPr>
          <w:b/>
          <w:bCs/>
        </w:rPr>
        <w:t>mTRP</w:t>
      </w:r>
      <w:proofErr w:type="spellEnd"/>
      <w:r w:rsidRPr="00C32408">
        <w:rPr>
          <w:b/>
          <w:bCs/>
        </w:rPr>
        <w:t>:</w:t>
      </w:r>
      <w:r>
        <w:t xml:space="preserve"> RAN2 notes that WI objective 1 </w:t>
      </w:r>
      <w:proofErr w:type="gramStart"/>
      <w:r>
        <w:t>states  "</w:t>
      </w:r>
      <w:proofErr w:type="gramEnd"/>
      <w:r w:rsidRPr="00C32408">
        <w:rPr>
          <w:i/>
          <w:iCs/>
        </w:rPr>
        <w:t xml:space="preserve"> </w:t>
      </w:r>
      <w:r w:rsidRPr="00A53AE7">
        <w:rPr>
          <w:i/>
          <w:iCs/>
        </w:rPr>
        <w:t xml:space="preserve">The same beam measurement/reporting mechanism will be reused for inter-cell </w:t>
      </w:r>
      <w:proofErr w:type="spellStart"/>
      <w:r w:rsidRPr="00A53AE7">
        <w:rPr>
          <w:i/>
          <w:iCs/>
        </w:rPr>
        <w:t>mTRP</w:t>
      </w:r>
      <w:proofErr w:type="spellEnd"/>
      <w:r>
        <w:t xml:space="preserve"> ").</w:t>
      </w:r>
      <w:bookmarkStart w:id="0" w:name="_Hlk81856130"/>
      <w:r>
        <w:t xml:space="preserve">RAN2 would </w:t>
      </w:r>
      <w:bookmarkStart w:id="1" w:name="_GoBack"/>
      <w:bookmarkEnd w:id="1"/>
      <w:r>
        <w:t xml:space="preserve">like to understand if the entire inter-cell BM is also applicable to inter-cell </w:t>
      </w:r>
      <w:proofErr w:type="spellStart"/>
      <w:r>
        <w:t>mTRP</w:t>
      </w:r>
      <w:proofErr w:type="spellEnd"/>
      <w:r>
        <w:t>? I</w:t>
      </w:r>
      <w:r w:rsidRPr="003B0A61">
        <w:t xml:space="preserve">f not, which part is not applicable to </w:t>
      </w:r>
      <w:proofErr w:type="spellStart"/>
      <w:r w:rsidRPr="003B0A61">
        <w:t>mTRP</w:t>
      </w:r>
      <w:proofErr w:type="spellEnd"/>
      <w:r>
        <w:t xml:space="preserve"> and how does that work</w:t>
      </w:r>
      <w:r w:rsidRPr="003B0A61">
        <w:t>?</w:t>
      </w:r>
      <w:bookmarkEnd w:id="0"/>
    </w:p>
    <w:p w14:paraId="701E41BC" w14:textId="77777777" w:rsidR="00EC6AF7" w:rsidRDefault="00EC6AF7" w:rsidP="006508F3">
      <w:pPr>
        <w:pStyle w:val="Doc-text2"/>
        <w:ind w:left="360" w:firstLine="0"/>
      </w:pPr>
    </w:p>
    <w:p w14:paraId="69683368" w14:textId="7D3C8D04" w:rsidR="00EC6AF7" w:rsidRDefault="00EC6AF7" w:rsidP="006508F3">
      <w:pPr>
        <w:pStyle w:val="Doc-text2"/>
        <w:ind w:left="360" w:firstLine="0"/>
      </w:pPr>
      <w:r w:rsidRPr="00424962">
        <w:rPr>
          <w:b/>
        </w:rPr>
        <w:t>Answer1:</w:t>
      </w:r>
      <w:r w:rsidRPr="00142E30">
        <w:t xml:space="preserve"> the fundamental difference between inter-cell BM and inter-cell </w:t>
      </w:r>
      <w:proofErr w:type="spellStart"/>
      <w:r w:rsidRPr="00142E30">
        <w:t>mTRP</w:t>
      </w:r>
      <w:proofErr w:type="spellEnd"/>
      <w:r w:rsidRPr="00142E30">
        <w:t xml:space="preserve"> is the TCI framework, the unified TCI framework is only applicable for inter-cell BM whereas the legacy TCI framework (i.e. Rel-15/16) is applied for inter-cell </w:t>
      </w:r>
      <w:proofErr w:type="spellStart"/>
      <w:r w:rsidRPr="00142E30">
        <w:t>mTRP</w:t>
      </w:r>
      <w:proofErr w:type="spellEnd"/>
      <w:r w:rsidRPr="00142E30">
        <w:t>.</w:t>
      </w:r>
      <w:r w:rsidR="004C76A9" w:rsidRPr="00142E30">
        <w:t xml:space="preserve"> </w:t>
      </w:r>
      <w:r w:rsidR="001E5566" w:rsidRPr="00142E30">
        <w:t xml:space="preserve"> It is expected that new TCI state signalling would be defined for unified TCI framework. The mechanism of associating TCI states and PCI-related information</w:t>
      </w:r>
      <w:r w:rsidR="005707AE" w:rsidRPr="00142E30">
        <w:t xml:space="preserve"> </w:t>
      </w:r>
      <w:r w:rsidR="001E5566" w:rsidRPr="00142E30">
        <w:t xml:space="preserve">(e.g., </w:t>
      </w:r>
      <w:r w:rsidR="005707AE" w:rsidRPr="00142E30">
        <w:t>SSB burst information, SSB power information</w:t>
      </w:r>
      <w:r w:rsidR="001E5566" w:rsidRPr="00142E30">
        <w:t>) can be the similar, but the beam indication signalling would be different for the two cases.</w:t>
      </w:r>
    </w:p>
    <w:p w14:paraId="54135D20" w14:textId="554594BE" w:rsidR="006508F3" w:rsidRPr="007B5DC4" w:rsidRDefault="00EC6AF7" w:rsidP="006508F3">
      <w:pPr>
        <w:pStyle w:val="Doc-text2"/>
        <w:ind w:left="360" w:firstLine="0"/>
      </w:pPr>
      <w:r>
        <w:t xml:space="preserve"> </w:t>
      </w:r>
    </w:p>
    <w:p w14:paraId="05E88A44" w14:textId="77777777" w:rsidR="006508F3" w:rsidRPr="00223041" w:rsidRDefault="006508F3" w:rsidP="006508F3">
      <w:pPr>
        <w:pStyle w:val="Doc-text2"/>
        <w:numPr>
          <w:ilvl w:val="0"/>
          <w:numId w:val="29"/>
        </w:numPr>
      </w:pPr>
      <w:r>
        <w:rPr>
          <w:b/>
          <w:bCs/>
        </w:rPr>
        <w:t xml:space="preserve">2) </w:t>
      </w:r>
      <w:r w:rsidRPr="00223041">
        <w:rPr>
          <w:b/>
          <w:bCs/>
        </w:rPr>
        <w:t xml:space="preserve">Basic Tx/Rx operation with </w:t>
      </w:r>
      <w:r>
        <w:rPr>
          <w:b/>
          <w:bCs/>
        </w:rPr>
        <w:t>inter-cell beam management</w:t>
      </w:r>
      <w:r w:rsidRPr="00223041">
        <w:rPr>
          <w:b/>
          <w:bCs/>
        </w:rPr>
        <w:t>:</w:t>
      </w:r>
      <w:r>
        <w:t xml:space="preserve"> The WI states that "</w:t>
      </w:r>
      <w:r w:rsidRPr="005466ED">
        <w:rPr>
          <w:i/>
          <w:iCs/>
          <w:lang w:eastAsia="zh-CN"/>
        </w:rPr>
        <w:t>For inter-cell beam management, a UE can transmit to or receive from only a single cell (i.e. serving cell does not change when beam selection is done)</w:t>
      </w:r>
      <w:r>
        <w:t xml:space="preserve">". Then, when the UE is configured to </w:t>
      </w:r>
      <w:r w:rsidRPr="00223041">
        <w:t xml:space="preserve">use both </w:t>
      </w:r>
      <w:r w:rsidRPr="00223041">
        <w:rPr>
          <w:i/>
          <w:iCs/>
        </w:rPr>
        <w:t>serving cell TRP</w:t>
      </w:r>
      <w:r w:rsidRPr="00223041">
        <w:t xml:space="preserve"> and </w:t>
      </w:r>
      <w:r w:rsidRPr="00223041">
        <w:rPr>
          <w:i/>
          <w:iCs/>
        </w:rPr>
        <w:t>TRP with different PCI</w:t>
      </w:r>
      <w:r w:rsidRPr="00223041">
        <w:t xml:space="preserve">, </w:t>
      </w:r>
      <w:r>
        <w:t xml:space="preserve">RAN2 would like to understand the corresponding behaviour for: </w:t>
      </w:r>
    </w:p>
    <w:p w14:paraId="450D0CEC" w14:textId="209EA43F" w:rsidR="006508F3" w:rsidRDefault="006508F3" w:rsidP="006508F3">
      <w:pPr>
        <w:pStyle w:val="Doc-text2"/>
        <w:numPr>
          <w:ilvl w:val="1"/>
          <w:numId w:val="29"/>
        </w:numPr>
      </w:pPr>
      <w:r>
        <w:t xml:space="preserve">a) </w:t>
      </w:r>
      <w:r w:rsidRPr="00F51ABC">
        <w:rPr>
          <w:b/>
          <w:bCs/>
        </w:rPr>
        <w:t>UL and DL:</w:t>
      </w:r>
      <w:r>
        <w:t xml:space="preserve"> </w:t>
      </w:r>
      <w:r w:rsidRPr="00223041">
        <w:t>Are UL and DL always processed at the same TRP or can</w:t>
      </w:r>
      <w:r>
        <w:t xml:space="preserve"> the</w:t>
      </w:r>
      <w:r w:rsidRPr="00223041">
        <w:t xml:space="preserve"> UE use </w:t>
      </w:r>
      <w:r>
        <w:t xml:space="preserve">e.g. </w:t>
      </w:r>
      <w:r w:rsidRPr="00223041">
        <w:rPr>
          <w:i/>
          <w:iCs/>
        </w:rPr>
        <w:t>serving cell TRP</w:t>
      </w:r>
      <w:r w:rsidRPr="00223041">
        <w:t xml:space="preserve"> for UL </w:t>
      </w:r>
      <w:r>
        <w:t xml:space="preserve">transmissions </w:t>
      </w:r>
      <w:r w:rsidRPr="00223041">
        <w:t xml:space="preserve">and </w:t>
      </w:r>
      <w:r w:rsidRPr="00223041">
        <w:rPr>
          <w:i/>
          <w:iCs/>
        </w:rPr>
        <w:t>TRP with different PCI</w:t>
      </w:r>
      <w:r w:rsidRPr="00223041">
        <w:t xml:space="preserve"> for DL</w:t>
      </w:r>
      <w:r>
        <w:t xml:space="preserve"> reception or vice-versa</w:t>
      </w:r>
      <w:r w:rsidRPr="00223041">
        <w:t>?</w:t>
      </w:r>
    </w:p>
    <w:p w14:paraId="010FC328" w14:textId="54BE86D5" w:rsidR="00E13A3B" w:rsidRDefault="00E13A3B" w:rsidP="00E13A3B">
      <w:pPr>
        <w:pStyle w:val="Doc-text2"/>
        <w:ind w:left="1080" w:firstLine="0"/>
      </w:pPr>
    </w:p>
    <w:p w14:paraId="2C478727" w14:textId="7DAD9D14" w:rsidR="00E13A3B" w:rsidRPr="000F3C31" w:rsidRDefault="00E13A3B" w:rsidP="00E13A3B">
      <w:pPr>
        <w:pStyle w:val="Doc-text2"/>
        <w:ind w:left="1080" w:firstLine="0"/>
      </w:pPr>
      <w:r w:rsidRPr="00142E30">
        <w:rPr>
          <w:b/>
        </w:rPr>
        <w:t>Answer 2a):</w:t>
      </w:r>
      <w:r w:rsidRPr="00142E30">
        <w:t xml:space="preserve"> </w:t>
      </w:r>
      <w:r w:rsidR="0077240C" w:rsidRPr="00142E30">
        <w:t>it is not precluded in RAN1 that</w:t>
      </w:r>
      <w:r w:rsidR="003B0F51" w:rsidRPr="00142E30">
        <w:t xml:space="preserve"> UL and DL </w:t>
      </w:r>
      <w:r w:rsidR="0077240C" w:rsidRPr="00142E30">
        <w:t xml:space="preserve">are </w:t>
      </w:r>
      <w:r w:rsidR="003B0F51" w:rsidRPr="00142E30">
        <w:t>process</w:t>
      </w:r>
      <w:r w:rsidR="0077240C" w:rsidRPr="00142E30">
        <w:t>ed</w:t>
      </w:r>
      <w:r w:rsidR="003B0F51" w:rsidRPr="00142E30">
        <w:t xml:space="preserve"> at </w:t>
      </w:r>
      <w:r w:rsidR="0077240C" w:rsidRPr="00142E30">
        <w:t>different TRPs</w:t>
      </w:r>
      <w:r w:rsidR="000F3C31" w:rsidRPr="00142E30">
        <w:t xml:space="preserve"> </w:t>
      </w:r>
      <w:r w:rsidR="00B24805" w:rsidRPr="00142E30">
        <w:t>(currently under discussion in</w:t>
      </w:r>
      <w:r w:rsidR="00DD2AF0" w:rsidRPr="00142E30">
        <w:t xml:space="preserve"> multi beam agenda item</w:t>
      </w:r>
      <w:r w:rsidR="00B24805" w:rsidRPr="00142E30">
        <w:t>)</w:t>
      </w:r>
      <w:r w:rsidR="003B0F51" w:rsidRPr="000F3C31">
        <w:t xml:space="preserve"> </w:t>
      </w:r>
    </w:p>
    <w:p w14:paraId="7FA82EF8" w14:textId="77777777" w:rsidR="00E13A3B" w:rsidRPr="00223041" w:rsidRDefault="00E13A3B" w:rsidP="00E13A3B">
      <w:pPr>
        <w:pStyle w:val="Doc-text2"/>
        <w:ind w:left="1080" w:firstLine="0"/>
      </w:pPr>
    </w:p>
    <w:p w14:paraId="20B598BF" w14:textId="775EDEF3" w:rsidR="006508F3" w:rsidRDefault="006508F3" w:rsidP="006508F3">
      <w:pPr>
        <w:pStyle w:val="Doc-text2"/>
        <w:numPr>
          <w:ilvl w:val="1"/>
          <w:numId w:val="29"/>
        </w:numPr>
      </w:pPr>
      <w:r>
        <w:t xml:space="preserve">b) </w:t>
      </w:r>
      <w:r w:rsidRPr="00F51ABC">
        <w:rPr>
          <w:b/>
          <w:bCs/>
        </w:rPr>
        <w:t>System information</w:t>
      </w:r>
      <w:r>
        <w:rPr>
          <w:b/>
          <w:bCs/>
        </w:rPr>
        <w:t xml:space="preserve"> and short message (e.g. paging)</w:t>
      </w:r>
      <w:r w:rsidRPr="00F51ABC">
        <w:rPr>
          <w:b/>
          <w:bCs/>
        </w:rPr>
        <w:t>:</w:t>
      </w:r>
      <w:r>
        <w:t xml:space="preserve"> </w:t>
      </w:r>
      <w:r w:rsidRPr="00223041">
        <w:t xml:space="preserve">If UE is </w:t>
      </w:r>
      <w:r>
        <w:t xml:space="preserve">receiving DL data from </w:t>
      </w:r>
      <w:r w:rsidRPr="008964C2">
        <w:rPr>
          <w:i/>
          <w:iCs/>
        </w:rPr>
        <w:t>TRP with different PCI</w:t>
      </w:r>
      <w:r>
        <w:t xml:space="preserve"> on dedicated channels</w:t>
      </w:r>
      <w:r w:rsidRPr="00223041">
        <w:t xml:space="preserve">, is </w:t>
      </w:r>
      <w:r>
        <w:t xml:space="preserve">the </w:t>
      </w:r>
      <w:r w:rsidRPr="00223041">
        <w:t xml:space="preserve">UE still </w:t>
      </w:r>
      <w:r>
        <w:t xml:space="preserve">able </w:t>
      </w:r>
      <w:r w:rsidRPr="00223041">
        <w:t xml:space="preserve">to receive </w:t>
      </w:r>
      <w:r>
        <w:t xml:space="preserve">short message (e.g. paging) and </w:t>
      </w:r>
      <w:r w:rsidRPr="00223041">
        <w:t xml:space="preserve">system </w:t>
      </w:r>
      <w:proofErr w:type="gramStart"/>
      <w:r w:rsidRPr="00223041">
        <w:t xml:space="preserve">information </w:t>
      </w:r>
      <w:r>
        <w:t xml:space="preserve"> </w:t>
      </w:r>
      <w:r w:rsidRPr="00223041">
        <w:t>from</w:t>
      </w:r>
      <w:proofErr w:type="gramEnd"/>
      <w:r w:rsidRPr="00223041">
        <w:t xml:space="preserve"> </w:t>
      </w:r>
      <w:r w:rsidRPr="00223041">
        <w:rPr>
          <w:i/>
          <w:iCs/>
        </w:rPr>
        <w:t>serving cell TRP</w:t>
      </w:r>
      <w:r>
        <w:t xml:space="preserve"> at the same time</w:t>
      </w:r>
      <w:r w:rsidRPr="00223041">
        <w:t>?</w:t>
      </w:r>
    </w:p>
    <w:p w14:paraId="0D9BF908" w14:textId="33AD58FC" w:rsidR="003B0F51" w:rsidRDefault="003B0F51" w:rsidP="003B0F51">
      <w:pPr>
        <w:pStyle w:val="Doc-text2"/>
        <w:ind w:left="1080" w:firstLine="0"/>
      </w:pPr>
    </w:p>
    <w:p w14:paraId="1C3B946A" w14:textId="413D281B" w:rsidR="003B0F51" w:rsidRDefault="003B0F51" w:rsidP="003B0F51">
      <w:pPr>
        <w:pStyle w:val="Doc-text2"/>
        <w:ind w:left="1080" w:firstLine="0"/>
      </w:pPr>
      <w:r w:rsidRPr="00142E30">
        <w:rPr>
          <w:b/>
        </w:rPr>
        <w:t>Answer 2b)</w:t>
      </w:r>
      <w:r w:rsidRPr="00142E30">
        <w:t>: No</w:t>
      </w:r>
      <w:r w:rsidR="00FA1AAE" w:rsidRPr="00142E30">
        <w:t xml:space="preserve">. </w:t>
      </w:r>
      <w:r w:rsidR="00957BDC" w:rsidRPr="00142E30">
        <w:t xml:space="preserve">UE can receive DL data from TRP with different PCI on dedicated channels and UE still able to receive short message (e.g. paging) and system information from </w:t>
      </w:r>
      <w:r w:rsidR="00957BDC" w:rsidRPr="00142E30">
        <w:rPr>
          <w:i/>
          <w:iCs/>
        </w:rPr>
        <w:t xml:space="preserve">serving cell TRP </w:t>
      </w:r>
      <w:r w:rsidR="00957BDC" w:rsidRPr="00142E30">
        <w:rPr>
          <w:iCs/>
        </w:rPr>
        <w:t xml:space="preserve">at different </w:t>
      </w:r>
      <w:r w:rsidR="00957BDC" w:rsidRPr="00142E30">
        <w:t>times.</w:t>
      </w:r>
      <w:r w:rsidR="00FA1AAE" w:rsidRPr="00957BDC">
        <w:t xml:space="preserve"> </w:t>
      </w:r>
    </w:p>
    <w:p w14:paraId="48308E07" w14:textId="77777777" w:rsidR="003B0F51" w:rsidRDefault="003B0F51" w:rsidP="003B0F51">
      <w:pPr>
        <w:pStyle w:val="Doc-text2"/>
        <w:ind w:left="1080" w:firstLine="0"/>
      </w:pPr>
    </w:p>
    <w:p w14:paraId="71B19726" w14:textId="74179119" w:rsidR="006508F3" w:rsidRDefault="006508F3" w:rsidP="006508F3">
      <w:pPr>
        <w:pStyle w:val="Doc-text2"/>
        <w:numPr>
          <w:ilvl w:val="1"/>
          <w:numId w:val="29"/>
        </w:numPr>
      </w:pPr>
      <w:r>
        <w:t xml:space="preserve">c) </w:t>
      </w:r>
      <w:r w:rsidRPr="009F296A">
        <w:rPr>
          <w:b/>
          <w:bCs/>
        </w:rPr>
        <w:t>SSB reception:</w:t>
      </w:r>
      <w:r>
        <w:t xml:space="preserve"> is the UE able to always receive CD-SSB from </w:t>
      </w:r>
      <w:r w:rsidRPr="00223041">
        <w:rPr>
          <w:i/>
          <w:iCs/>
        </w:rPr>
        <w:t>serving cell TRP</w:t>
      </w:r>
      <w:r>
        <w:t xml:space="preserve"> when needed and is there any impact to RRM measurements of serving or neighbour cells?</w:t>
      </w:r>
    </w:p>
    <w:p w14:paraId="47265548" w14:textId="24A285E5" w:rsidR="003B0F51" w:rsidRDefault="003B0F51" w:rsidP="003B0F51">
      <w:pPr>
        <w:pStyle w:val="Doc-text2"/>
      </w:pPr>
    </w:p>
    <w:p w14:paraId="09F77AC3" w14:textId="62B932B4" w:rsidR="003B0F51" w:rsidRPr="00142E30" w:rsidRDefault="003B0F51" w:rsidP="003B0F51">
      <w:pPr>
        <w:pStyle w:val="Doc-text2"/>
        <w:ind w:left="1080" w:firstLine="0"/>
      </w:pPr>
      <w:r w:rsidRPr="00142E30">
        <w:rPr>
          <w:b/>
        </w:rPr>
        <w:t>Answer 2c):</w:t>
      </w:r>
      <w:r w:rsidRPr="00142E30">
        <w:t xml:space="preserve"> </w:t>
      </w:r>
      <w:r w:rsidR="00957BDC" w:rsidRPr="00142E30">
        <w:t xml:space="preserve">measurement window configured by network should ensure UE able to always receive CD-SSB from </w:t>
      </w:r>
      <w:r w:rsidR="00957BDC" w:rsidRPr="00142E30">
        <w:rPr>
          <w:i/>
          <w:iCs/>
        </w:rPr>
        <w:t xml:space="preserve">serving cell TRP </w:t>
      </w:r>
      <w:r w:rsidR="00957BDC" w:rsidRPr="00142E30">
        <w:rPr>
          <w:iCs/>
        </w:rPr>
        <w:t>with no impact</w:t>
      </w:r>
      <w:r w:rsidR="00957BDC" w:rsidRPr="00142E30">
        <w:rPr>
          <w:i/>
          <w:iCs/>
        </w:rPr>
        <w:t xml:space="preserve"> </w:t>
      </w:r>
    </w:p>
    <w:p w14:paraId="3F01CF04" w14:textId="77777777" w:rsidR="003B0F51" w:rsidRDefault="003B0F51" w:rsidP="003B0F51">
      <w:pPr>
        <w:pStyle w:val="Doc-text2"/>
      </w:pPr>
    </w:p>
    <w:p w14:paraId="45007CBF" w14:textId="3C4EF617" w:rsidR="006508F3" w:rsidRDefault="006508F3" w:rsidP="006508F3">
      <w:pPr>
        <w:pStyle w:val="Doc-text2"/>
        <w:numPr>
          <w:ilvl w:val="1"/>
          <w:numId w:val="29"/>
        </w:numPr>
      </w:pPr>
      <w:r w:rsidRPr="008618E8">
        <w:t xml:space="preserve">d) </w:t>
      </w:r>
      <w:r w:rsidRPr="009F296A">
        <w:rPr>
          <w:b/>
          <w:bCs/>
        </w:rPr>
        <w:t xml:space="preserve">Number of TRPs: </w:t>
      </w:r>
      <w:r>
        <w:t xml:space="preserve">Is the number of TRPs involved in the operation restricted to two (i.e. </w:t>
      </w:r>
      <w:r w:rsidRPr="005466ED">
        <w:rPr>
          <w:i/>
          <w:iCs/>
        </w:rPr>
        <w:t>serving cell TRP</w:t>
      </w:r>
      <w:r>
        <w:t xml:space="preserve"> and </w:t>
      </w:r>
      <w:r w:rsidRPr="005466ED">
        <w:rPr>
          <w:i/>
          <w:iCs/>
        </w:rPr>
        <w:t>TRP with different PCI</w:t>
      </w:r>
      <w:r>
        <w:t>? Are there any restrictions on TRPs from which UE may send/receive data, or TRPs from which the UE is assumed to be able to make L1 measurements?</w:t>
      </w:r>
    </w:p>
    <w:p w14:paraId="3C43979D" w14:textId="081C31EA" w:rsidR="003B0F51" w:rsidRDefault="003B0F51" w:rsidP="003B0F51">
      <w:pPr>
        <w:pStyle w:val="Doc-text2"/>
        <w:ind w:left="1080" w:firstLine="0"/>
      </w:pPr>
    </w:p>
    <w:p w14:paraId="3CB3833F" w14:textId="27327AD7" w:rsidR="003B0F51" w:rsidRDefault="003B0F51" w:rsidP="003B0F51">
      <w:pPr>
        <w:pStyle w:val="Doc-text2"/>
        <w:ind w:left="1080" w:firstLine="0"/>
      </w:pPr>
      <w:r w:rsidRPr="00142E30">
        <w:rPr>
          <w:b/>
        </w:rPr>
        <w:t>Answer 2d):</w:t>
      </w:r>
      <w:r w:rsidRPr="00142E30">
        <w:t xml:space="preserve"> the number of TRPs involved in the operation is restricted to two, however the max number of RRC configured TRPs with different PCI </w:t>
      </w:r>
      <w:r w:rsidR="00E23617" w:rsidRPr="00142E30">
        <w:t>can be larger than 1 (</w:t>
      </w:r>
      <w:r w:rsidRPr="00142E30">
        <w:t>still under discussion in RAN1</w:t>
      </w:r>
      <w:r w:rsidR="00E23617" w:rsidRPr="00142E30">
        <w:t>)</w:t>
      </w:r>
    </w:p>
    <w:p w14:paraId="307BBC02" w14:textId="77777777" w:rsidR="003B0F51" w:rsidRDefault="003B0F51" w:rsidP="003B0F51">
      <w:pPr>
        <w:pStyle w:val="Doc-text2"/>
        <w:ind w:left="1080" w:firstLine="0"/>
      </w:pPr>
    </w:p>
    <w:p w14:paraId="3EBE939D" w14:textId="05BFABA2" w:rsidR="006508F3" w:rsidRDefault="006508F3" w:rsidP="006508F3">
      <w:pPr>
        <w:pStyle w:val="Doc-text2"/>
        <w:numPr>
          <w:ilvl w:val="1"/>
          <w:numId w:val="29"/>
        </w:numPr>
      </w:pPr>
      <w:r w:rsidRPr="008618E8">
        <w:rPr>
          <w:rFonts w:ascii="等线" w:eastAsia="等线" w:hAnsi="等线"/>
          <w:lang w:eastAsia="zh-CN"/>
        </w:rPr>
        <w:t>e</w:t>
      </w:r>
      <w:r w:rsidRPr="008618E8">
        <w:t>)</w:t>
      </w:r>
      <w:r>
        <w:rPr>
          <w:b/>
          <w:bCs/>
        </w:rPr>
        <w:t xml:space="preserve"> </w:t>
      </w:r>
      <w:proofErr w:type="spellStart"/>
      <w:r>
        <w:rPr>
          <w:b/>
          <w:bCs/>
        </w:rPr>
        <w:t>PCell</w:t>
      </w:r>
      <w:proofErr w:type="spellEnd"/>
      <w:r>
        <w:rPr>
          <w:b/>
          <w:bCs/>
        </w:rPr>
        <w:t>/</w:t>
      </w:r>
      <w:proofErr w:type="spellStart"/>
      <w:r>
        <w:rPr>
          <w:b/>
          <w:bCs/>
        </w:rPr>
        <w:t>PSCell</w:t>
      </w:r>
      <w:proofErr w:type="spellEnd"/>
      <w:r>
        <w:rPr>
          <w:b/>
          <w:bCs/>
        </w:rPr>
        <w:t>/</w:t>
      </w:r>
      <w:proofErr w:type="spellStart"/>
      <w:r>
        <w:rPr>
          <w:b/>
          <w:bCs/>
        </w:rPr>
        <w:t>SCell</w:t>
      </w:r>
      <w:proofErr w:type="spellEnd"/>
      <w:r>
        <w:rPr>
          <w:b/>
          <w:bCs/>
        </w:rPr>
        <w:t xml:space="preserve">: </w:t>
      </w:r>
      <w:r w:rsidRPr="008964C2">
        <w:t xml:space="preserve">Is the inter-cell beam management applicable to any serving cell (i.e. </w:t>
      </w:r>
      <w:proofErr w:type="spellStart"/>
      <w:r w:rsidRPr="008964C2">
        <w:t>PCell</w:t>
      </w:r>
      <w:proofErr w:type="spellEnd"/>
      <w:r w:rsidRPr="008964C2">
        <w:t>/</w:t>
      </w:r>
      <w:proofErr w:type="spellStart"/>
      <w:r w:rsidRPr="008964C2">
        <w:t>PSCell</w:t>
      </w:r>
      <w:proofErr w:type="spellEnd"/>
      <w:r w:rsidRPr="008964C2">
        <w:t>/</w:t>
      </w:r>
      <w:proofErr w:type="spellStart"/>
      <w:r w:rsidRPr="008964C2">
        <w:t>SCell</w:t>
      </w:r>
      <w:proofErr w:type="spellEnd"/>
      <w:r w:rsidRPr="008964C2">
        <w:t>)?</w:t>
      </w:r>
      <w:r w:rsidRPr="008A77A8">
        <w:t xml:space="preserve"> </w:t>
      </w:r>
      <w:r>
        <w:t xml:space="preserve">That is, can intercell beam management or intercell </w:t>
      </w:r>
      <w:proofErr w:type="spellStart"/>
      <w:r>
        <w:t>mTRP</w:t>
      </w:r>
      <w:proofErr w:type="spellEnd"/>
      <w:r>
        <w:t xml:space="preserve"> be configured for </w:t>
      </w:r>
      <w:proofErr w:type="spellStart"/>
      <w:r>
        <w:t>SCell</w:t>
      </w:r>
      <w:proofErr w:type="spellEnd"/>
      <w:r>
        <w:t xml:space="preserve"> and/or </w:t>
      </w:r>
      <w:proofErr w:type="spellStart"/>
      <w:r>
        <w:t>PSCell</w:t>
      </w:r>
      <w:proofErr w:type="spellEnd"/>
      <w:r>
        <w:t xml:space="preserve"> in addition to </w:t>
      </w:r>
      <w:proofErr w:type="spellStart"/>
      <w:r>
        <w:t>PCell</w:t>
      </w:r>
      <w:proofErr w:type="spellEnd"/>
      <w:r>
        <w:t>?</w:t>
      </w:r>
    </w:p>
    <w:p w14:paraId="25281A01" w14:textId="0E7A5C07" w:rsidR="003B0F51" w:rsidRDefault="003B0F51" w:rsidP="003B0F51">
      <w:pPr>
        <w:pStyle w:val="Doc-text2"/>
        <w:ind w:left="1080" w:firstLine="0"/>
      </w:pPr>
    </w:p>
    <w:p w14:paraId="07292CD9" w14:textId="2D82799D" w:rsidR="003B0F51" w:rsidRDefault="003B0F51" w:rsidP="003B0F51">
      <w:pPr>
        <w:pStyle w:val="Doc-text2"/>
        <w:ind w:left="1080" w:firstLine="0"/>
      </w:pPr>
      <w:r w:rsidRPr="00142E30">
        <w:rPr>
          <w:b/>
        </w:rPr>
        <w:t>Answer 2e):</w:t>
      </w:r>
      <w:r w:rsidR="00557EFD" w:rsidRPr="00142E30">
        <w:t xml:space="preserve"> unified TCI framework for inter-cell beam management applies for both </w:t>
      </w:r>
      <w:proofErr w:type="spellStart"/>
      <w:r w:rsidR="00557EFD" w:rsidRPr="00142E30">
        <w:t>PCell</w:t>
      </w:r>
      <w:proofErr w:type="spellEnd"/>
      <w:r w:rsidR="00557EFD" w:rsidRPr="00142E30">
        <w:t xml:space="preserve"> and </w:t>
      </w:r>
      <w:proofErr w:type="spellStart"/>
      <w:r w:rsidR="00557EFD" w:rsidRPr="00142E30">
        <w:t>SCell</w:t>
      </w:r>
      <w:proofErr w:type="spellEnd"/>
      <w:r w:rsidR="00557EFD" w:rsidRPr="00142E30">
        <w:t xml:space="preserve"> if they are in same band, however RAN1 has not discussed applicability of unified TCI framework for DC scenario. There is no restriction for inter-cell </w:t>
      </w:r>
      <w:proofErr w:type="spellStart"/>
      <w:r w:rsidR="00557EFD" w:rsidRPr="00142E30">
        <w:t>mTRP</w:t>
      </w:r>
      <w:proofErr w:type="spellEnd"/>
      <w:r w:rsidR="00557EFD" w:rsidRPr="00142E30">
        <w:t xml:space="preserve"> according to legacy TCI framework to support </w:t>
      </w:r>
      <w:proofErr w:type="spellStart"/>
      <w:r w:rsidR="00557EFD" w:rsidRPr="00142E30">
        <w:t>SCell</w:t>
      </w:r>
      <w:proofErr w:type="spellEnd"/>
      <w:r w:rsidR="00557EFD" w:rsidRPr="00142E30">
        <w:t xml:space="preserve"> and/or </w:t>
      </w:r>
      <w:proofErr w:type="spellStart"/>
      <w:r w:rsidR="00557EFD" w:rsidRPr="00142E30">
        <w:t>PSCell</w:t>
      </w:r>
      <w:proofErr w:type="spellEnd"/>
      <w:r w:rsidR="00557EFD" w:rsidRPr="00142E30">
        <w:t xml:space="preserve"> in addition to </w:t>
      </w:r>
      <w:proofErr w:type="spellStart"/>
      <w:r w:rsidR="00557EFD" w:rsidRPr="00142E30">
        <w:t>PCell</w:t>
      </w:r>
      <w:proofErr w:type="spellEnd"/>
      <w:r w:rsidR="00557EFD" w:rsidRPr="00142E30">
        <w:t>.</w:t>
      </w:r>
    </w:p>
    <w:p w14:paraId="08695A9A" w14:textId="77777777" w:rsidR="003B0F51" w:rsidRDefault="003B0F51" w:rsidP="003B0F51">
      <w:pPr>
        <w:pStyle w:val="Doc-text2"/>
        <w:ind w:left="1080" w:firstLine="0"/>
      </w:pPr>
    </w:p>
    <w:p w14:paraId="3031BAEA" w14:textId="53589DAC" w:rsidR="006508F3" w:rsidRPr="003B0F51" w:rsidRDefault="006508F3" w:rsidP="006508F3">
      <w:pPr>
        <w:pStyle w:val="Doc-text2"/>
        <w:numPr>
          <w:ilvl w:val="1"/>
          <w:numId w:val="29"/>
        </w:numPr>
        <w:rPr>
          <w:rFonts w:eastAsia="宋体"/>
          <w:lang w:eastAsia="zh-CN"/>
        </w:rPr>
      </w:pPr>
      <w:r>
        <w:t xml:space="preserve">f) </w:t>
      </w:r>
      <w:r w:rsidRPr="007B5DC4">
        <w:rPr>
          <w:b/>
          <w:bCs/>
        </w:rPr>
        <w:t>TCI switch</w:t>
      </w:r>
      <w:r>
        <w:rPr>
          <w:b/>
          <w:bCs/>
        </w:rPr>
        <w:t>ing signalling</w:t>
      </w:r>
      <w:r w:rsidRPr="007B5DC4">
        <w:rPr>
          <w:b/>
          <w:bCs/>
        </w:rPr>
        <w:t>:</w:t>
      </w:r>
      <w:r>
        <w:t xml:space="preserve"> Which signalling should be used for TCI switching for inter-cell beam management?</w:t>
      </w:r>
    </w:p>
    <w:p w14:paraId="09A5B2FE" w14:textId="0F8FCC62" w:rsidR="003B0F51" w:rsidRDefault="003B0F51" w:rsidP="003B0F51">
      <w:pPr>
        <w:pStyle w:val="Doc-text2"/>
        <w:ind w:left="1080" w:firstLine="0"/>
        <w:rPr>
          <w:rFonts w:eastAsia="宋体"/>
          <w:lang w:eastAsia="zh-CN"/>
        </w:rPr>
      </w:pPr>
    </w:p>
    <w:p w14:paraId="1AA07710" w14:textId="56C480D9" w:rsidR="003B0F51" w:rsidRDefault="003B0F51" w:rsidP="003B0F51">
      <w:pPr>
        <w:pStyle w:val="Doc-text2"/>
        <w:ind w:left="1080" w:firstLine="0"/>
        <w:rPr>
          <w:rFonts w:eastAsia="宋体"/>
          <w:lang w:eastAsia="zh-CN"/>
        </w:rPr>
      </w:pPr>
      <w:r w:rsidRPr="00142E30">
        <w:rPr>
          <w:rFonts w:eastAsia="宋体"/>
          <w:b/>
          <w:lang w:eastAsia="zh-CN"/>
        </w:rPr>
        <w:t>Answer 2f):</w:t>
      </w:r>
      <w:r w:rsidRPr="00142E30">
        <w:rPr>
          <w:rFonts w:eastAsia="宋体"/>
          <w:lang w:eastAsia="zh-CN"/>
        </w:rPr>
        <w:t xml:space="preserve"> </w:t>
      </w:r>
      <w:r w:rsidR="004028BB" w:rsidRPr="00142E30">
        <w:rPr>
          <w:rFonts w:eastAsia="宋体"/>
          <w:lang w:eastAsia="zh-CN"/>
        </w:rPr>
        <w:t xml:space="preserve">Both </w:t>
      </w:r>
      <w:r w:rsidRPr="00142E30">
        <w:rPr>
          <w:rFonts w:eastAsia="宋体"/>
          <w:lang w:eastAsia="zh-CN"/>
        </w:rPr>
        <w:t>DCI, MAC CE</w:t>
      </w:r>
      <w:r w:rsidR="00747A64" w:rsidRPr="00142E30">
        <w:rPr>
          <w:rFonts w:eastAsia="宋体"/>
          <w:lang w:eastAsia="zh-CN"/>
        </w:rPr>
        <w:t xml:space="preserve"> signalling </w:t>
      </w:r>
      <w:proofErr w:type="gramStart"/>
      <w:r w:rsidR="00747A64" w:rsidRPr="00142E30">
        <w:rPr>
          <w:rFonts w:eastAsia="宋体"/>
          <w:lang w:eastAsia="zh-CN"/>
        </w:rPr>
        <w:t>are</w:t>
      </w:r>
      <w:proofErr w:type="gramEnd"/>
      <w:r w:rsidR="00747A64" w:rsidRPr="00142E30">
        <w:rPr>
          <w:rFonts w:eastAsia="宋体"/>
          <w:lang w:eastAsia="zh-CN"/>
        </w:rPr>
        <w:t xml:space="preserve"> supported for beam indication.</w:t>
      </w:r>
    </w:p>
    <w:p w14:paraId="5827D546" w14:textId="77777777" w:rsidR="003B0F51" w:rsidRPr="008964C2" w:rsidRDefault="003B0F51" w:rsidP="003B0F51">
      <w:pPr>
        <w:pStyle w:val="Doc-text2"/>
        <w:ind w:left="1080" w:firstLine="0"/>
        <w:rPr>
          <w:rFonts w:eastAsia="宋体"/>
          <w:lang w:eastAsia="zh-CN"/>
        </w:rPr>
      </w:pPr>
    </w:p>
    <w:p w14:paraId="7EDC646B" w14:textId="6133E885" w:rsidR="006508F3" w:rsidRPr="003B0F51" w:rsidRDefault="006508F3" w:rsidP="006508F3">
      <w:pPr>
        <w:pStyle w:val="Doc-text2"/>
        <w:numPr>
          <w:ilvl w:val="1"/>
          <w:numId w:val="29"/>
        </w:numPr>
      </w:pPr>
      <w:r>
        <w:rPr>
          <w:rFonts w:eastAsia="宋体"/>
          <w:lang w:eastAsia="zh-CN"/>
        </w:rPr>
        <w:t>h</w:t>
      </w:r>
      <w:r>
        <w:rPr>
          <w:rFonts w:eastAsia="宋体" w:hint="eastAsia"/>
          <w:lang w:eastAsia="zh-CN"/>
        </w:rPr>
        <w:t xml:space="preserve">) </w:t>
      </w:r>
      <w:r w:rsidRPr="007B5DC4">
        <w:rPr>
          <w:rFonts w:eastAsia="宋体"/>
          <w:b/>
          <w:bCs/>
          <w:lang w:eastAsia="zh-CN"/>
        </w:rPr>
        <w:t>Simultaneous Tx/Rx from and to “serving cell TRP” and “TRP with different PCI”:</w:t>
      </w:r>
      <w:r>
        <w:rPr>
          <w:rFonts w:eastAsia="宋体" w:hint="eastAsia"/>
          <w:lang w:eastAsia="zh-CN"/>
        </w:rPr>
        <w:t xml:space="preserve"> Is </w:t>
      </w:r>
      <w:proofErr w:type="gramStart"/>
      <w:r>
        <w:rPr>
          <w:rFonts w:eastAsia="宋体" w:hint="eastAsia"/>
          <w:lang w:eastAsia="zh-CN"/>
        </w:rPr>
        <w:t>it</w:t>
      </w:r>
      <w:proofErr w:type="gramEnd"/>
      <w:r>
        <w:rPr>
          <w:rFonts w:eastAsia="宋体" w:hint="eastAsia"/>
          <w:lang w:eastAsia="zh-CN"/>
        </w:rPr>
        <w:t xml:space="preserve"> correct understanding that such </w:t>
      </w:r>
      <w:r>
        <w:rPr>
          <w:rFonts w:eastAsia="宋体"/>
          <w:lang w:eastAsia="zh-CN"/>
        </w:rPr>
        <w:t>simultaneous</w:t>
      </w:r>
      <w:r>
        <w:rPr>
          <w:rFonts w:eastAsia="宋体" w:hint="eastAsia"/>
          <w:lang w:eastAsia="zh-CN"/>
        </w:rPr>
        <w:t xml:space="preserve"> Tx/Rx is not supported for </w:t>
      </w:r>
      <w:r>
        <w:rPr>
          <w:rFonts w:eastAsia="宋体"/>
          <w:lang w:eastAsia="zh-CN"/>
        </w:rPr>
        <w:t>“</w:t>
      </w:r>
      <w:r>
        <w:rPr>
          <w:rFonts w:eastAsia="宋体" w:hint="eastAsia"/>
          <w:lang w:eastAsia="zh-CN"/>
        </w:rPr>
        <w:t>inter-cell beam management</w:t>
      </w:r>
      <w:r>
        <w:rPr>
          <w:rFonts w:eastAsia="宋体"/>
          <w:lang w:eastAsia="zh-CN"/>
        </w:rPr>
        <w:t>”</w:t>
      </w:r>
      <w:r>
        <w:rPr>
          <w:rFonts w:eastAsia="宋体" w:hint="eastAsia"/>
          <w:lang w:eastAsia="zh-CN"/>
        </w:rPr>
        <w:t xml:space="preserve">, but is supported for </w:t>
      </w:r>
      <w:r>
        <w:rPr>
          <w:rFonts w:eastAsia="宋体"/>
          <w:lang w:eastAsia="zh-CN"/>
        </w:rPr>
        <w:t>“</w:t>
      </w:r>
      <w:r>
        <w:rPr>
          <w:rFonts w:eastAsia="宋体" w:hint="eastAsia"/>
          <w:lang w:eastAsia="zh-CN"/>
        </w:rPr>
        <w:t xml:space="preserve">inter-cell </w:t>
      </w:r>
      <w:proofErr w:type="spellStart"/>
      <w:r>
        <w:rPr>
          <w:rFonts w:eastAsia="宋体" w:hint="eastAsia"/>
          <w:lang w:eastAsia="zh-CN"/>
        </w:rPr>
        <w:t>mTRP</w:t>
      </w:r>
      <w:proofErr w:type="spellEnd"/>
      <w:r>
        <w:rPr>
          <w:rFonts w:eastAsia="宋体"/>
          <w:lang w:eastAsia="zh-CN"/>
        </w:rPr>
        <w:t>”</w:t>
      </w:r>
      <w:r>
        <w:rPr>
          <w:rFonts w:eastAsia="宋体" w:hint="eastAsia"/>
          <w:lang w:eastAsia="zh-CN"/>
        </w:rPr>
        <w:t>? If so, what is the difference regarding their configuration that need</w:t>
      </w:r>
      <w:r>
        <w:rPr>
          <w:rFonts w:eastAsia="宋体"/>
          <w:lang w:eastAsia="zh-CN"/>
        </w:rPr>
        <w:t>s</w:t>
      </w:r>
      <w:r>
        <w:rPr>
          <w:rFonts w:eastAsia="宋体" w:hint="eastAsia"/>
          <w:lang w:eastAsia="zh-CN"/>
        </w:rPr>
        <w:t xml:space="preserve"> to be introduced by RAN2?</w:t>
      </w:r>
    </w:p>
    <w:p w14:paraId="1F6C14F4" w14:textId="106C97EE" w:rsidR="003B0F51" w:rsidRDefault="003B0F51" w:rsidP="003B0F51">
      <w:pPr>
        <w:pStyle w:val="Doc-text2"/>
        <w:ind w:left="1080" w:firstLine="0"/>
      </w:pPr>
    </w:p>
    <w:p w14:paraId="310D3D49" w14:textId="2E17584C" w:rsidR="003B0F51" w:rsidRDefault="003B0F51" w:rsidP="003B0F51">
      <w:pPr>
        <w:pStyle w:val="Doc-text2"/>
        <w:ind w:left="1080" w:firstLine="0"/>
      </w:pPr>
      <w:r w:rsidRPr="00142E30">
        <w:rPr>
          <w:b/>
        </w:rPr>
        <w:t>Answer 2h):</w:t>
      </w:r>
      <w:r w:rsidRPr="00142E30">
        <w:t xml:space="preserve"> </w:t>
      </w:r>
      <w:r w:rsidR="00E160E3" w:rsidRPr="00142E30">
        <w:t xml:space="preserve">Yes, simultaneous Tx/Rx is not supported for inter-cell BM but </w:t>
      </w:r>
      <w:r w:rsidR="00D12B20" w:rsidRPr="00142E30">
        <w:t>simultaneous</w:t>
      </w:r>
      <w:r w:rsidR="005707AE" w:rsidRPr="00142E30">
        <w:t xml:space="preserve"> Rx is</w:t>
      </w:r>
      <w:r w:rsidR="00E160E3" w:rsidRPr="00142E30">
        <w:t xml:space="preserve"> supported for inter-cell </w:t>
      </w:r>
      <w:proofErr w:type="spellStart"/>
      <w:r w:rsidR="00E160E3" w:rsidRPr="00142E30">
        <w:t>mTRP</w:t>
      </w:r>
      <w:proofErr w:type="spellEnd"/>
      <w:r w:rsidR="00E160E3" w:rsidRPr="00142E30">
        <w:t xml:space="preserve">. Inter-cell </w:t>
      </w:r>
      <w:proofErr w:type="spellStart"/>
      <w:r w:rsidR="00E160E3" w:rsidRPr="00142E30">
        <w:t>mTRP</w:t>
      </w:r>
      <w:proofErr w:type="spellEnd"/>
      <w:r w:rsidR="00E160E3" w:rsidRPr="00142E30">
        <w:t xml:space="preserve"> transmission is based on </w:t>
      </w:r>
      <w:r w:rsidR="00D12B20" w:rsidRPr="00142E30">
        <w:t xml:space="preserve">Rel-16 </w:t>
      </w:r>
      <w:r w:rsidR="00E160E3" w:rsidRPr="00142E30">
        <w:t>M-DCI</w:t>
      </w:r>
      <w:r w:rsidR="00D12B20" w:rsidRPr="00142E30">
        <w:t xml:space="preserve"> scheme</w:t>
      </w:r>
      <w:r w:rsidR="00E160E3" w:rsidRPr="00142E30">
        <w:t xml:space="preserve"> whereas inter-cell beam management </w:t>
      </w:r>
      <w:r w:rsidR="00A87883" w:rsidRPr="00142E30">
        <w:t xml:space="preserve">is based on </w:t>
      </w:r>
      <w:r w:rsidR="00D12B20" w:rsidRPr="00142E30">
        <w:t>unified TCI framework</w:t>
      </w:r>
      <w:r w:rsidR="00A87883" w:rsidRPr="00142E30">
        <w:t>.</w:t>
      </w:r>
    </w:p>
    <w:p w14:paraId="43436EF8" w14:textId="77777777" w:rsidR="003B0F51" w:rsidRDefault="003B0F51" w:rsidP="003B0F51">
      <w:pPr>
        <w:pStyle w:val="Doc-text2"/>
        <w:ind w:left="1080" w:firstLine="0"/>
      </w:pPr>
    </w:p>
    <w:p w14:paraId="68054CA9" w14:textId="77777777" w:rsidR="006508F3" w:rsidRPr="00223041" w:rsidRDefault="006508F3" w:rsidP="006508F3">
      <w:pPr>
        <w:pStyle w:val="Doc-text2"/>
        <w:ind w:left="0" w:firstLine="0"/>
      </w:pPr>
    </w:p>
    <w:p w14:paraId="2E5AEFE6" w14:textId="77777777" w:rsidR="006508F3" w:rsidRDefault="006508F3" w:rsidP="006508F3">
      <w:pPr>
        <w:pStyle w:val="Doc-text2"/>
        <w:numPr>
          <w:ilvl w:val="0"/>
          <w:numId w:val="29"/>
        </w:numPr>
      </w:pPr>
      <w:r>
        <w:rPr>
          <w:b/>
          <w:bCs/>
        </w:rPr>
        <w:t>3) MAC aspects:</w:t>
      </w:r>
      <w:r>
        <w:t xml:space="preserve"> RAN2 would like to understand the impacts to MAC operation, in particular:</w:t>
      </w:r>
    </w:p>
    <w:p w14:paraId="0D777023" w14:textId="77777777" w:rsidR="00A87883" w:rsidRDefault="006508F3" w:rsidP="006508F3">
      <w:pPr>
        <w:pStyle w:val="Doc-text2"/>
        <w:numPr>
          <w:ilvl w:val="1"/>
          <w:numId w:val="29"/>
        </w:numPr>
      </w:pPr>
      <w:r>
        <w:t xml:space="preserve">a) </w:t>
      </w:r>
      <w:r w:rsidRPr="00F51ABC">
        <w:rPr>
          <w:b/>
          <w:bCs/>
        </w:rPr>
        <w:t>Timing advance:</w:t>
      </w:r>
      <w:r>
        <w:t xml:space="preserve"> Is it assumed that TA is the same for both </w:t>
      </w:r>
      <w:r w:rsidRPr="00676CB8">
        <w:rPr>
          <w:i/>
          <w:iCs/>
        </w:rPr>
        <w:t>serving cell TRP</w:t>
      </w:r>
      <w:r>
        <w:t xml:space="preserve"> and </w:t>
      </w:r>
      <w:r w:rsidRPr="00676CB8">
        <w:rPr>
          <w:i/>
          <w:iCs/>
        </w:rPr>
        <w:t>TRP with different PCI</w:t>
      </w:r>
      <w:r>
        <w:t>, or does UE maintain different TAs for each?</w:t>
      </w:r>
    </w:p>
    <w:p w14:paraId="6DED2196" w14:textId="77777777" w:rsidR="00A87883" w:rsidRDefault="00A87883" w:rsidP="00A87883">
      <w:pPr>
        <w:pStyle w:val="Doc-text2"/>
        <w:ind w:left="1080" w:firstLine="0"/>
      </w:pPr>
    </w:p>
    <w:p w14:paraId="39CCC3C2" w14:textId="695DC1C0" w:rsidR="00A87883" w:rsidRPr="00142E30" w:rsidRDefault="00A87883" w:rsidP="00A87883">
      <w:pPr>
        <w:pStyle w:val="Doc-text2"/>
        <w:ind w:left="1080" w:firstLine="0"/>
      </w:pPr>
      <w:r w:rsidRPr="00142E30">
        <w:rPr>
          <w:b/>
        </w:rPr>
        <w:t>Answer 3a):</w:t>
      </w:r>
      <w:r w:rsidRPr="00142E30">
        <w:t xml:space="preserve"> </w:t>
      </w:r>
      <w:r w:rsidR="00ED1811" w:rsidRPr="00142E30">
        <w:t>following conclusion is made in RAN1#106-e.</w:t>
      </w:r>
    </w:p>
    <w:p w14:paraId="4645F566" w14:textId="77777777" w:rsidR="00ED1811" w:rsidRPr="000A2052" w:rsidRDefault="00ED1811" w:rsidP="00ED1811">
      <w:pPr>
        <w:snapToGrid w:val="0"/>
        <w:ind w:left="1080"/>
        <w:rPr>
          <w:rFonts w:ascii="Times New Roman" w:eastAsia="Malgun Gothic" w:hAnsi="Times New Roman"/>
        </w:rPr>
      </w:pPr>
      <w:r w:rsidRPr="000A2052">
        <w:rPr>
          <w:rFonts w:ascii="Times New Roman" w:eastAsia="Malgun Gothic" w:hAnsi="Times New Roman"/>
          <w:b/>
        </w:rPr>
        <w:t>Conclusion</w:t>
      </w:r>
    </w:p>
    <w:p w14:paraId="04E43249" w14:textId="77777777" w:rsidR="00ED1811" w:rsidRPr="000A2052" w:rsidRDefault="00ED1811" w:rsidP="00ED1811">
      <w:pPr>
        <w:snapToGrid w:val="0"/>
        <w:ind w:left="1080"/>
        <w:rPr>
          <w:rFonts w:ascii="Times New Roman" w:hAnsi="Times New Roman"/>
          <w:sz w:val="22"/>
          <w:szCs w:val="28"/>
        </w:rPr>
      </w:pPr>
      <w:r w:rsidRPr="000A2052">
        <w:rPr>
          <w:rFonts w:ascii="Times New Roman" w:hAnsi="Times New Roman"/>
          <w:sz w:val="22"/>
          <w:szCs w:val="28"/>
        </w:rPr>
        <w:t xml:space="preserve">On Rel.17 enhancements for inter-cell beam management, </w:t>
      </w:r>
    </w:p>
    <w:p w14:paraId="4169C108" w14:textId="77777777" w:rsidR="00ED1811" w:rsidRPr="000A2052" w:rsidRDefault="00ED1811" w:rsidP="00ED1811">
      <w:pPr>
        <w:pStyle w:val="af8"/>
        <w:numPr>
          <w:ilvl w:val="0"/>
          <w:numId w:val="30"/>
        </w:numPr>
        <w:overflowPunct/>
        <w:autoSpaceDE/>
        <w:autoSpaceDN/>
        <w:adjustRightInd/>
        <w:snapToGrid w:val="0"/>
        <w:spacing w:after="0"/>
        <w:ind w:left="1800"/>
        <w:contextualSpacing w:val="0"/>
        <w:textAlignment w:val="auto"/>
      </w:pPr>
      <w:r w:rsidRPr="000A2052">
        <w:t xml:space="preserve">In Rel-17, RAN1 cannot reach consensus in supporting same or different TA values across the serving cell and TRPs with different PCIs from that of the serving cell </w:t>
      </w:r>
    </w:p>
    <w:p w14:paraId="18711BD8" w14:textId="77777777" w:rsidR="00ED1811" w:rsidRDefault="00ED1811" w:rsidP="00A87883">
      <w:pPr>
        <w:pStyle w:val="Doc-text2"/>
        <w:ind w:left="1080" w:firstLine="0"/>
      </w:pPr>
    </w:p>
    <w:p w14:paraId="71B211BC" w14:textId="3D2E71B3" w:rsidR="006508F3" w:rsidRDefault="006508F3" w:rsidP="00A87883">
      <w:pPr>
        <w:pStyle w:val="Doc-text2"/>
        <w:ind w:left="1080" w:firstLine="0"/>
      </w:pPr>
      <w:r>
        <w:t xml:space="preserve"> </w:t>
      </w:r>
    </w:p>
    <w:p w14:paraId="575F4890" w14:textId="4B4723CA" w:rsidR="006508F3" w:rsidRDefault="006508F3" w:rsidP="006508F3">
      <w:pPr>
        <w:pStyle w:val="Doc-text2"/>
        <w:numPr>
          <w:ilvl w:val="1"/>
          <w:numId w:val="29"/>
        </w:numPr>
      </w:pPr>
      <w:r>
        <w:t xml:space="preserve">b) </w:t>
      </w:r>
      <w:r w:rsidRPr="00F51ABC">
        <w:rPr>
          <w:b/>
          <w:bCs/>
        </w:rPr>
        <w:t>RACH:</w:t>
      </w:r>
      <w:r>
        <w:t xml:space="preserve"> Are there any impacts to RACH operation with inter-cell beam </w:t>
      </w:r>
      <w:proofErr w:type="gramStart"/>
      <w:r>
        <w:t>management</w:t>
      </w:r>
      <w:r w:rsidDel="009F296A">
        <w:t xml:space="preserve">  </w:t>
      </w:r>
      <w:r>
        <w:t>?</w:t>
      </w:r>
      <w:proofErr w:type="gramEnd"/>
      <w:r>
        <w:t xml:space="preserve"> That is, is it necessary to perform RACH toward TRP with different PCI e.g. for TA, BFR, etc? </w:t>
      </w:r>
    </w:p>
    <w:p w14:paraId="0334CBA9" w14:textId="1B75CC9E" w:rsidR="00A87883" w:rsidRDefault="00A87883" w:rsidP="00A87883">
      <w:pPr>
        <w:pStyle w:val="Doc-text2"/>
        <w:ind w:left="1080" w:firstLine="0"/>
      </w:pPr>
    </w:p>
    <w:p w14:paraId="1923FB81" w14:textId="75C7C2C0" w:rsidR="00A87883" w:rsidRDefault="00A87883" w:rsidP="00A87883">
      <w:pPr>
        <w:pStyle w:val="Doc-text2"/>
        <w:ind w:left="1080" w:firstLine="0"/>
      </w:pPr>
      <w:r w:rsidRPr="00142E30">
        <w:rPr>
          <w:b/>
        </w:rPr>
        <w:t>Answer 3b):</w:t>
      </w:r>
      <w:r w:rsidR="00E41332" w:rsidRPr="00142E30">
        <w:t xml:space="preserve"> No.</w:t>
      </w:r>
    </w:p>
    <w:p w14:paraId="4B5BBBAC" w14:textId="77777777" w:rsidR="00A87883" w:rsidRDefault="00A87883" w:rsidP="00A87883">
      <w:pPr>
        <w:pStyle w:val="Doc-text2"/>
        <w:ind w:left="1080" w:firstLine="0"/>
      </w:pPr>
    </w:p>
    <w:p w14:paraId="7D6FB279" w14:textId="5171321C" w:rsidR="006508F3" w:rsidRDefault="006508F3" w:rsidP="006508F3">
      <w:pPr>
        <w:pStyle w:val="Doc-text2"/>
        <w:numPr>
          <w:ilvl w:val="1"/>
          <w:numId w:val="29"/>
        </w:numPr>
      </w:pPr>
      <w:r>
        <w:t xml:space="preserve">c) </w:t>
      </w:r>
      <w:r w:rsidRPr="001A279D">
        <w:rPr>
          <w:b/>
          <w:bCs/>
        </w:rPr>
        <w:t>UL</w:t>
      </w:r>
      <w:r>
        <w:rPr>
          <w:b/>
          <w:bCs/>
        </w:rPr>
        <w:t xml:space="preserve"> </w:t>
      </w:r>
      <w:r w:rsidRPr="001A279D">
        <w:rPr>
          <w:b/>
          <w:bCs/>
        </w:rPr>
        <w:t>PC/</w:t>
      </w:r>
      <w:r w:rsidRPr="00F51ABC">
        <w:rPr>
          <w:b/>
          <w:bCs/>
        </w:rPr>
        <w:t>PHR:</w:t>
      </w:r>
      <w:r>
        <w:t xml:space="preserve"> When UE is configured for </w:t>
      </w:r>
      <w:r w:rsidRPr="00676CB8">
        <w:rPr>
          <w:i/>
          <w:iCs/>
        </w:rPr>
        <w:t>TRP with different PCI</w:t>
      </w:r>
      <w:r>
        <w:t xml:space="preserve"> for a cell with UL, is there an impact to UL power control or PHR?</w:t>
      </w:r>
    </w:p>
    <w:p w14:paraId="7E9C4179" w14:textId="4B88AEF9" w:rsidR="00A87883" w:rsidRDefault="00A87883" w:rsidP="00A87883">
      <w:pPr>
        <w:pStyle w:val="Doc-text2"/>
        <w:ind w:left="1080" w:firstLine="0"/>
      </w:pPr>
    </w:p>
    <w:p w14:paraId="55AD7593" w14:textId="57121C37" w:rsidR="00A87883" w:rsidRDefault="00A87883" w:rsidP="00A87883">
      <w:pPr>
        <w:pStyle w:val="Doc-text2"/>
        <w:ind w:left="1080" w:firstLine="0"/>
      </w:pPr>
      <w:r w:rsidRPr="00142E30">
        <w:rPr>
          <w:b/>
        </w:rPr>
        <w:t>Answer 3c):</w:t>
      </w:r>
      <w:r w:rsidRPr="00142E30">
        <w:t xml:space="preserve"> </w:t>
      </w:r>
      <w:r w:rsidR="00336B7E" w:rsidRPr="00142E30">
        <w:t>pathloss RS from TRP with different PCI can be configured</w:t>
      </w:r>
      <w:r w:rsidR="00E41332" w:rsidRPr="00142E30">
        <w:t>.</w:t>
      </w:r>
    </w:p>
    <w:p w14:paraId="45DEBD7E" w14:textId="77777777" w:rsidR="00A87883" w:rsidRPr="00676CB8" w:rsidRDefault="00A87883" w:rsidP="00A87883">
      <w:pPr>
        <w:pStyle w:val="Doc-text2"/>
        <w:ind w:left="1080" w:firstLine="0"/>
      </w:pPr>
    </w:p>
    <w:p w14:paraId="411EB6F4" w14:textId="77777777" w:rsidR="006508F3" w:rsidRDefault="006508F3" w:rsidP="006508F3">
      <w:pPr>
        <w:pStyle w:val="Doc-text2"/>
        <w:numPr>
          <w:ilvl w:val="0"/>
          <w:numId w:val="29"/>
        </w:numPr>
      </w:pPr>
      <w:r>
        <w:rPr>
          <w:b/>
          <w:bCs/>
        </w:rPr>
        <w:t xml:space="preserve">4) </w:t>
      </w:r>
      <w:r w:rsidRPr="00071382">
        <w:rPr>
          <w:b/>
          <w:bCs/>
        </w:rPr>
        <w:t>HARQ operation:</w:t>
      </w:r>
      <w:r>
        <w:t xml:space="preserve"> How does the HARQ operation work with the multi-beam operation? In particular:</w:t>
      </w:r>
    </w:p>
    <w:p w14:paraId="525D972A" w14:textId="501D8D34" w:rsidR="006508F3" w:rsidRDefault="006508F3" w:rsidP="006508F3">
      <w:pPr>
        <w:pStyle w:val="Doc-text2"/>
        <w:numPr>
          <w:ilvl w:val="1"/>
          <w:numId w:val="29"/>
        </w:numPr>
      </w:pPr>
      <w:r>
        <w:lastRenderedPageBreak/>
        <w:t xml:space="preserve">a) </w:t>
      </w:r>
      <w:r w:rsidRPr="00F51ABC">
        <w:rPr>
          <w:b/>
          <w:bCs/>
        </w:rPr>
        <w:t>HARQ entity:</w:t>
      </w:r>
      <w:r>
        <w:t xml:space="preserve"> Is there a single HARQ entity handling both the </w:t>
      </w:r>
      <w:r w:rsidRPr="00223041">
        <w:rPr>
          <w:i/>
          <w:iCs/>
        </w:rPr>
        <w:t>serving cell TRP</w:t>
      </w:r>
      <w:r>
        <w:t xml:space="preserve"> and </w:t>
      </w:r>
      <w:r w:rsidRPr="00223041">
        <w:rPr>
          <w:i/>
          <w:iCs/>
        </w:rPr>
        <w:t>TRP with different PCI</w:t>
      </w:r>
      <w:r>
        <w:t>?</w:t>
      </w:r>
    </w:p>
    <w:p w14:paraId="18BED44B" w14:textId="6BE2F0E6" w:rsidR="009D29C6" w:rsidRDefault="009D29C6" w:rsidP="009D29C6">
      <w:pPr>
        <w:pStyle w:val="Doc-text2"/>
        <w:ind w:left="1080" w:firstLine="0"/>
      </w:pPr>
    </w:p>
    <w:p w14:paraId="7C409579" w14:textId="1518519D" w:rsidR="009D29C6" w:rsidRDefault="009D29C6" w:rsidP="009D29C6">
      <w:pPr>
        <w:pStyle w:val="Doc-text2"/>
        <w:ind w:left="1080" w:firstLine="0"/>
      </w:pPr>
      <w:r w:rsidRPr="00142E30">
        <w:rPr>
          <w:b/>
        </w:rPr>
        <w:t>Answer 4a):</w:t>
      </w:r>
      <w:r w:rsidRPr="00142E30">
        <w:t xml:space="preserve"> </w:t>
      </w:r>
      <w:r w:rsidR="00E41332" w:rsidRPr="00142E30">
        <w:t>single HARQ entity</w:t>
      </w:r>
    </w:p>
    <w:p w14:paraId="791670D1" w14:textId="77777777" w:rsidR="009D29C6" w:rsidRDefault="009D29C6" w:rsidP="009D29C6">
      <w:pPr>
        <w:pStyle w:val="Doc-text2"/>
        <w:ind w:left="1080" w:firstLine="0"/>
      </w:pPr>
    </w:p>
    <w:p w14:paraId="6B7D0F01" w14:textId="60A7C090" w:rsidR="006508F3" w:rsidRDefault="006508F3" w:rsidP="006508F3">
      <w:pPr>
        <w:pStyle w:val="Doc-text2"/>
        <w:numPr>
          <w:ilvl w:val="1"/>
          <w:numId w:val="29"/>
        </w:numPr>
      </w:pPr>
      <w:r>
        <w:t xml:space="preserve">b) </w:t>
      </w:r>
      <w:r w:rsidRPr="00F51ABC">
        <w:rPr>
          <w:b/>
          <w:bCs/>
        </w:rPr>
        <w:t>HARQ retransmissions:</w:t>
      </w:r>
      <w:r>
        <w:t xml:space="preserve"> Can retransmission occur from different TRP than initial transmission for the same HARQ process? E.g. can initial transmission be done from </w:t>
      </w:r>
      <w:r w:rsidRPr="00223041">
        <w:rPr>
          <w:i/>
          <w:iCs/>
        </w:rPr>
        <w:t>serving cell TRP</w:t>
      </w:r>
      <w:r>
        <w:t xml:space="preserve"> and retransmission from </w:t>
      </w:r>
      <w:r w:rsidRPr="00223041">
        <w:rPr>
          <w:i/>
          <w:iCs/>
        </w:rPr>
        <w:t>TRP with different PCI</w:t>
      </w:r>
      <w:r>
        <w:t>?</w:t>
      </w:r>
    </w:p>
    <w:p w14:paraId="1E934515" w14:textId="12CDF845" w:rsidR="009D29C6" w:rsidRDefault="009D29C6" w:rsidP="009D29C6">
      <w:pPr>
        <w:pStyle w:val="Doc-text2"/>
        <w:ind w:left="1080" w:firstLine="0"/>
      </w:pPr>
    </w:p>
    <w:p w14:paraId="02BA270B" w14:textId="6E1AE81D" w:rsidR="009D29C6" w:rsidRDefault="009D29C6" w:rsidP="009D29C6">
      <w:pPr>
        <w:pStyle w:val="Doc-text2"/>
        <w:ind w:left="1080" w:firstLine="0"/>
      </w:pPr>
      <w:r w:rsidRPr="00142E30">
        <w:rPr>
          <w:b/>
        </w:rPr>
        <w:t>Answer 4b):</w:t>
      </w:r>
      <w:r w:rsidRPr="00142E30">
        <w:t xml:space="preserve"> </w:t>
      </w:r>
      <w:r w:rsidR="00E41332" w:rsidRPr="00142E30">
        <w:t>yes</w:t>
      </w:r>
      <w:r w:rsidR="00E41332">
        <w:t xml:space="preserve"> </w:t>
      </w:r>
    </w:p>
    <w:p w14:paraId="3AB01C74" w14:textId="77777777" w:rsidR="009D29C6" w:rsidRDefault="009D29C6" w:rsidP="009D29C6">
      <w:pPr>
        <w:pStyle w:val="Doc-text2"/>
        <w:ind w:left="1080" w:firstLine="0"/>
      </w:pPr>
    </w:p>
    <w:p w14:paraId="37B59705" w14:textId="77777777" w:rsidR="006508F3" w:rsidRDefault="006508F3" w:rsidP="006508F3">
      <w:pPr>
        <w:pStyle w:val="Doc-text2"/>
        <w:ind w:left="360" w:firstLine="0"/>
      </w:pPr>
    </w:p>
    <w:p w14:paraId="4C6F65D2" w14:textId="77777777" w:rsidR="006508F3" w:rsidRDefault="006508F3" w:rsidP="006508F3">
      <w:pPr>
        <w:pStyle w:val="Doc-text2"/>
        <w:numPr>
          <w:ilvl w:val="0"/>
          <w:numId w:val="29"/>
        </w:numPr>
      </w:pPr>
      <w:r>
        <w:rPr>
          <w:b/>
          <w:bCs/>
        </w:rPr>
        <w:t>5</w:t>
      </w:r>
      <w:r>
        <w:rPr>
          <w:rFonts w:hint="eastAsia"/>
          <w:b/>
          <w:bCs/>
          <w:lang w:eastAsia="zh-CN"/>
        </w:rPr>
        <w:t>）</w:t>
      </w:r>
      <w:r>
        <w:rPr>
          <w:rFonts w:eastAsia="宋体"/>
          <w:b/>
          <w:bCs/>
          <w:lang w:val="en-US" w:eastAsia="zh-CN"/>
        </w:rPr>
        <w:t xml:space="preserve">Physical layer </w:t>
      </w:r>
      <w:r>
        <w:rPr>
          <w:rFonts w:eastAsia="宋体" w:hint="eastAsia"/>
          <w:b/>
          <w:bCs/>
          <w:lang w:val="en-US" w:eastAsia="zh-CN"/>
        </w:rPr>
        <w:t>configuration</w:t>
      </w:r>
      <w:r>
        <w:rPr>
          <w:b/>
          <w:bCs/>
          <w:lang w:val="en-US" w:eastAsia="zh-CN"/>
        </w:rPr>
        <w:t>:</w:t>
      </w:r>
      <w:r>
        <w:t xml:space="preserve"> Does</w:t>
      </w:r>
      <w:r w:rsidRPr="005E2FB6">
        <w:t xml:space="preserve"> the </w:t>
      </w:r>
      <w:r w:rsidRPr="007B5DC4">
        <w:rPr>
          <w:i/>
          <w:iCs/>
        </w:rPr>
        <w:t>TRP with different PCI</w:t>
      </w:r>
      <w:r w:rsidRPr="005E2FB6">
        <w:t xml:space="preserve"> have an independent physical layer configuration, e.g.</w:t>
      </w:r>
      <w:r>
        <w:t xml:space="preserve"> for PUSCH/PDSCH/PDCCH/PUCCH and PRACH?</w:t>
      </w:r>
    </w:p>
    <w:p w14:paraId="68A1FC4F" w14:textId="46622E66" w:rsidR="006508F3" w:rsidRPr="009D29C6" w:rsidRDefault="006508F3" w:rsidP="006508F3">
      <w:pPr>
        <w:pStyle w:val="Doc-text2"/>
        <w:numPr>
          <w:ilvl w:val="1"/>
          <w:numId w:val="29"/>
        </w:numPr>
      </w:pPr>
      <w:r>
        <w:t xml:space="preserve">a) </w:t>
      </w:r>
      <w:r w:rsidRPr="007B5DC4">
        <w:rPr>
          <w:b/>
          <w:bCs/>
        </w:rPr>
        <w:t>Configuration differences:</w:t>
      </w:r>
      <w:r>
        <w:t xml:space="preserve"> D</w:t>
      </w:r>
      <w:r w:rsidRPr="005E2FB6">
        <w:t>oes RAN1 assume that only certain parameters can be different</w:t>
      </w:r>
      <w:r w:rsidRPr="00474F0C">
        <w:t xml:space="preserve"> from the serving cell</w:t>
      </w:r>
      <w:r>
        <w:t xml:space="preserve"> and if so, which ones</w:t>
      </w:r>
      <w:r w:rsidRPr="00474F0C">
        <w:t>?</w:t>
      </w:r>
      <w:r>
        <w:rPr>
          <w:rFonts w:eastAsia="宋体" w:hint="eastAsia"/>
          <w:lang w:eastAsia="zh-CN"/>
        </w:rPr>
        <w:t xml:space="preserve"> </w:t>
      </w:r>
    </w:p>
    <w:p w14:paraId="3F9AD034" w14:textId="313229DE" w:rsidR="009D29C6" w:rsidRDefault="009D29C6" w:rsidP="009D29C6">
      <w:pPr>
        <w:pStyle w:val="Doc-text2"/>
        <w:ind w:left="1080" w:firstLine="0"/>
      </w:pPr>
    </w:p>
    <w:p w14:paraId="6C7CEE5B" w14:textId="2A7FB3E2" w:rsidR="009D29C6" w:rsidRDefault="009D29C6" w:rsidP="009D29C6">
      <w:pPr>
        <w:pStyle w:val="Doc-text2"/>
        <w:ind w:left="1080" w:firstLine="0"/>
      </w:pPr>
      <w:r w:rsidRPr="00142E30">
        <w:rPr>
          <w:b/>
        </w:rPr>
        <w:t>Answer 5a):</w:t>
      </w:r>
      <w:r w:rsidR="00DD008C" w:rsidRPr="00142E30">
        <w:t xml:space="preserve"> RAN1 has not discussed or concluded to </w:t>
      </w:r>
      <w:r w:rsidR="008A6AAF" w:rsidRPr="00142E30">
        <w:t>provided configurations for PUSCH/PDSCH/PDCCH/PUCCH and PRACH for TRP with different PCI.</w:t>
      </w:r>
    </w:p>
    <w:p w14:paraId="6141EDDA" w14:textId="77777777" w:rsidR="009D29C6" w:rsidRPr="007B5DC4" w:rsidRDefault="009D29C6" w:rsidP="009D29C6">
      <w:pPr>
        <w:pStyle w:val="Doc-text2"/>
        <w:ind w:left="1080" w:firstLine="0"/>
      </w:pPr>
    </w:p>
    <w:p w14:paraId="30EBFAEC" w14:textId="77777777" w:rsidR="009D29C6" w:rsidRPr="009D29C6" w:rsidRDefault="006508F3" w:rsidP="006508F3">
      <w:pPr>
        <w:pStyle w:val="Doc-text2"/>
        <w:numPr>
          <w:ilvl w:val="1"/>
          <w:numId w:val="29"/>
        </w:numPr>
      </w:pPr>
      <w:r>
        <w:rPr>
          <w:rFonts w:eastAsia="宋体"/>
          <w:lang w:eastAsia="zh-CN"/>
        </w:rPr>
        <w:t>b)</w:t>
      </w:r>
      <w:r>
        <w:rPr>
          <w:rFonts w:eastAsia="宋体" w:hint="eastAsia"/>
          <w:lang w:eastAsia="zh-CN"/>
        </w:rPr>
        <w:t xml:space="preserve"> </w:t>
      </w:r>
      <w:r w:rsidRPr="007B5DC4">
        <w:rPr>
          <w:rFonts w:eastAsia="宋体"/>
          <w:b/>
          <w:bCs/>
          <w:lang w:eastAsia="zh-CN"/>
        </w:rPr>
        <w:t>Configuration of inter-cell beam management measurements and reporting:</w:t>
      </w:r>
      <w:r>
        <w:rPr>
          <w:rFonts w:eastAsia="宋体"/>
          <w:lang w:eastAsia="zh-CN"/>
        </w:rPr>
        <w:t xml:space="preserve"> Which</w:t>
      </w:r>
      <w:r>
        <w:rPr>
          <w:rFonts w:eastAsia="宋体" w:hint="eastAsia"/>
          <w:lang w:eastAsia="zh-CN"/>
        </w:rPr>
        <w:t xml:space="preserve"> </w:t>
      </w:r>
      <w:r>
        <w:rPr>
          <w:rFonts w:eastAsia="宋体"/>
          <w:lang w:eastAsia="zh-CN"/>
        </w:rPr>
        <w:t xml:space="preserve">RRC </w:t>
      </w:r>
      <w:r>
        <w:rPr>
          <w:rFonts w:eastAsia="宋体" w:hint="eastAsia"/>
          <w:lang w:eastAsia="zh-CN"/>
        </w:rPr>
        <w:t xml:space="preserve">configuration(s) need to be provided for </w:t>
      </w:r>
      <w:r>
        <w:rPr>
          <w:rFonts w:eastAsia="宋体"/>
          <w:lang w:eastAsia="zh-CN"/>
        </w:rPr>
        <w:t xml:space="preserve">inter-cell </w:t>
      </w:r>
      <w:r>
        <w:rPr>
          <w:lang w:eastAsia="zh-CN"/>
        </w:rPr>
        <w:t>beam</w:t>
      </w:r>
      <w:r>
        <w:rPr>
          <w:rFonts w:eastAsia="宋体" w:hint="eastAsia"/>
          <w:lang w:eastAsia="zh-CN"/>
        </w:rPr>
        <w:t xml:space="preserve"> </w:t>
      </w:r>
      <w:r>
        <w:rPr>
          <w:lang w:eastAsia="zh-CN"/>
        </w:rPr>
        <w:t>measurement</w:t>
      </w:r>
      <w:r>
        <w:rPr>
          <w:rFonts w:eastAsia="宋体" w:hint="eastAsia"/>
          <w:lang w:eastAsia="zh-CN"/>
        </w:rPr>
        <w:t xml:space="preserve"> and </w:t>
      </w:r>
      <w:r w:rsidRPr="00AE2DD1">
        <w:rPr>
          <w:lang w:eastAsia="zh-CN"/>
        </w:rPr>
        <w:t>reporting</w:t>
      </w:r>
      <w:r>
        <w:rPr>
          <w:rFonts w:eastAsia="宋体" w:hint="eastAsia"/>
          <w:lang w:eastAsia="zh-CN"/>
        </w:rPr>
        <w:t xml:space="preserve">? </w:t>
      </w:r>
      <w:r w:rsidRPr="00CE0682">
        <w:rPr>
          <w:rFonts w:eastAsia="宋体"/>
          <w:lang w:eastAsia="zh-CN"/>
        </w:rPr>
        <w:t>‎</w:t>
      </w:r>
    </w:p>
    <w:p w14:paraId="46F8689F" w14:textId="77777777" w:rsidR="009D29C6" w:rsidRDefault="009D29C6" w:rsidP="009D29C6">
      <w:pPr>
        <w:pStyle w:val="Doc-text2"/>
        <w:ind w:left="1080" w:firstLine="0"/>
        <w:rPr>
          <w:lang w:eastAsia="zh-CN"/>
        </w:rPr>
      </w:pPr>
    </w:p>
    <w:p w14:paraId="20DC30C3" w14:textId="667BFD92" w:rsidR="009D29C6" w:rsidRDefault="009D29C6" w:rsidP="009D29C6">
      <w:pPr>
        <w:pStyle w:val="Doc-text2"/>
        <w:ind w:left="1080" w:firstLine="0"/>
        <w:rPr>
          <w:lang w:eastAsia="zh-CN"/>
        </w:rPr>
      </w:pPr>
      <w:r w:rsidRPr="00142E30">
        <w:rPr>
          <w:b/>
          <w:lang w:eastAsia="zh-CN"/>
        </w:rPr>
        <w:t>Answer 5b):</w:t>
      </w:r>
      <w:r w:rsidR="007D0FD1" w:rsidRPr="00142E30">
        <w:rPr>
          <w:lang w:eastAsia="zh-CN"/>
        </w:rPr>
        <w:t xml:space="preserve"> at least SSB </w:t>
      </w:r>
      <w:r w:rsidR="007D0FD1" w:rsidRPr="00142E30">
        <w:rPr>
          <w:rFonts w:hint="eastAsia"/>
          <w:lang w:eastAsia="zh-CN"/>
        </w:rPr>
        <w:t>f</w:t>
      </w:r>
      <w:r w:rsidR="007D0FD1" w:rsidRPr="00142E30">
        <w:rPr>
          <w:lang w:eastAsia="zh-CN"/>
        </w:rPr>
        <w:t>rom TRP with different PCI should be provided for inter-cell beam management and reporting.</w:t>
      </w:r>
      <w:r w:rsidR="008A6196">
        <w:rPr>
          <w:lang w:eastAsia="zh-CN"/>
        </w:rPr>
        <w:t xml:space="preserve"> </w:t>
      </w:r>
    </w:p>
    <w:p w14:paraId="2959466E" w14:textId="42D28244" w:rsidR="006508F3" w:rsidRDefault="006508F3" w:rsidP="009D29C6">
      <w:pPr>
        <w:pStyle w:val="Doc-text2"/>
        <w:ind w:left="1080" w:firstLine="0"/>
      </w:pPr>
      <w:r>
        <w:rPr>
          <w:rFonts w:hint="eastAsia"/>
          <w:lang w:eastAsia="zh-CN"/>
        </w:rPr>
        <w:t xml:space="preserve"> </w:t>
      </w:r>
    </w:p>
    <w:p w14:paraId="76BF5C2C" w14:textId="77777777" w:rsidR="009D29C6" w:rsidRDefault="006508F3" w:rsidP="006508F3">
      <w:pPr>
        <w:pStyle w:val="Doc-text2"/>
        <w:numPr>
          <w:ilvl w:val="1"/>
          <w:numId w:val="29"/>
        </w:numPr>
      </w:pPr>
      <w:r>
        <w:rPr>
          <w:lang w:eastAsia="zh-CN"/>
        </w:rPr>
        <w:t xml:space="preserve">c) </w:t>
      </w:r>
      <w:r w:rsidRPr="008618E8">
        <w:rPr>
          <w:b/>
          <w:bCs/>
          <w:lang w:eastAsia="zh-CN"/>
        </w:rPr>
        <w:t>Feature differences:</w:t>
      </w:r>
      <w:r>
        <w:rPr>
          <w:lang w:eastAsia="zh-CN"/>
        </w:rPr>
        <w:t xml:space="preserve"> Are the RRC parameters/configurations different for inter-cell </w:t>
      </w:r>
      <w:proofErr w:type="spellStart"/>
      <w:r>
        <w:rPr>
          <w:lang w:eastAsia="zh-CN"/>
        </w:rPr>
        <w:t>mTRP</w:t>
      </w:r>
      <w:proofErr w:type="spellEnd"/>
      <w:r>
        <w:rPr>
          <w:lang w:eastAsia="zh-CN"/>
        </w:rPr>
        <w:t xml:space="preserve"> and inter-cell beam management?</w:t>
      </w:r>
    </w:p>
    <w:p w14:paraId="00357F77" w14:textId="77777777" w:rsidR="009D29C6" w:rsidRDefault="009D29C6" w:rsidP="009D29C6">
      <w:pPr>
        <w:pStyle w:val="Doc-text2"/>
        <w:ind w:left="1080" w:firstLine="0"/>
        <w:rPr>
          <w:lang w:eastAsia="zh-CN"/>
        </w:rPr>
      </w:pPr>
    </w:p>
    <w:p w14:paraId="60EFBABB" w14:textId="4874058C" w:rsidR="006508F3" w:rsidRDefault="009D29C6" w:rsidP="009D29C6">
      <w:pPr>
        <w:pStyle w:val="Doc-text2"/>
        <w:ind w:left="1080" w:firstLine="0"/>
      </w:pPr>
      <w:r w:rsidRPr="00142E30">
        <w:rPr>
          <w:b/>
          <w:lang w:eastAsia="zh-CN"/>
        </w:rPr>
        <w:t>Answer 5c):</w:t>
      </w:r>
      <w:r w:rsidRPr="00142E30">
        <w:rPr>
          <w:lang w:eastAsia="zh-CN"/>
        </w:rPr>
        <w:t xml:space="preserve"> </w:t>
      </w:r>
      <w:r w:rsidR="007C1A7E" w:rsidRPr="00142E30">
        <w:rPr>
          <w:lang w:eastAsia="zh-CN"/>
        </w:rPr>
        <w:t xml:space="preserve">TCI framework applicable for inter-cell </w:t>
      </w:r>
      <w:proofErr w:type="spellStart"/>
      <w:r w:rsidR="007C1A7E" w:rsidRPr="00142E30">
        <w:rPr>
          <w:lang w:eastAsia="zh-CN"/>
        </w:rPr>
        <w:t>mTRP</w:t>
      </w:r>
      <w:proofErr w:type="spellEnd"/>
      <w:r w:rsidR="004F21E3" w:rsidRPr="00142E30">
        <w:rPr>
          <w:lang w:eastAsia="zh-CN"/>
        </w:rPr>
        <w:t xml:space="preserve"> </w:t>
      </w:r>
      <w:r w:rsidR="007C1A7E" w:rsidRPr="00142E30">
        <w:rPr>
          <w:lang w:eastAsia="zh-CN"/>
        </w:rPr>
        <w:t>and inter-cell beam management are different, however from RAN1 perspective some of the RRC configurations/parameters can be common, e.g. association of TCI state with PCI other than serving cell PCI, it is up to RAN2 to design considering flexibility, overhead etc. into account.</w:t>
      </w:r>
      <w:r w:rsidR="007C1A7E">
        <w:rPr>
          <w:lang w:eastAsia="zh-CN"/>
        </w:rPr>
        <w:t xml:space="preserve">  </w:t>
      </w:r>
      <w:r w:rsidR="006508F3">
        <w:rPr>
          <w:lang w:eastAsia="zh-CN"/>
        </w:rPr>
        <w:t xml:space="preserve"> </w:t>
      </w:r>
    </w:p>
    <w:p w14:paraId="67DB90CA" w14:textId="77777777" w:rsidR="006508F3" w:rsidRPr="003D3AD1" w:rsidRDefault="006508F3" w:rsidP="006508F3">
      <w:pPr>
        <w:pStyle w:val="Doc-text2"/>
        <w:ind w:left="0" w:firstLine="0"/>
        <w:rPr>
          <w:rFonts w:eastAsia="等线"/>
          <w:lang w:eastAsia="zh-CN"/>
        </w:rPr>
      </w:pPr>
    </w:p>
    <w:p w14:paraId="3638EA19" w14:textId="1A82DA09" w:rsidR="00461D7F" w:rsidRPr="00815926" w:rsidRDefault="00083BA4" w:rsidP="00701924">
      <w:pPr>
        <w:pStyle w:val="CRCoverPage"/>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3AB658FF"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7E9A8C21" w:rsidR="00153799" w:rsidRPr="00083BA4" w:rsidRDefault="00153799" w:rsidP="00153799">
      <w:pPr>
        <w:pStyle w:val="CRCoverPage"/>
        <w:jc w:val="both"/>
        <w:rPr>
          <w:rFonts w:ascii="Times New Roman" w:eastAsiaTheme="minorEastAsia" w:hAnsi="Times New Roman"/>
          <w:lang w:eastAsia="zh-CN"/>
        </w:rPr>
      </w:pPr>
      <w:r w:rsidRPr="00083BA4">
        <w:rPr>
          <w:rFonts w:ascii="Times New Roman" w:eastAsiaTheme="minorEastAsia" w:hAnsi="Times New Roman"/>
          <w:lang w:eastAsia="zh-CN"/>
        </w:rPr>
        <w:t>RAN</w:t>
      </w:r>
      <w:r w:rsidR="009242D5" w:rsidRPr="00083BA4">
        <w:rPr>
          <w:rFonts w:ascii="Times New Roman" w:eastAsiaTheme="minorEastAsia" w:hAnsi="Times New Roman" w:hint="eastAsia"/>
          <w:lang w:eastAsia="zh-CN"/>
        </w:rPr>
        <w:t>1</w:t>
      </w:r>
      <w:r w:rsidRPr="00083BA4">
        <w:rPr>
          <w:rFonts w:ascii="Times New Roman" w:eastAsiaTheme="minorEastAsia" w:hAnsi="Times New Roman"/>
          <w:lang w:eastAsia="zh-CN"/>
        </w:rPr>
        <w:t xml:space="preserve"> would like to respectfully request RAN</w:t>
      </w:r>
      <w:r w:rsidR="009242D5" w:rsidRPr="00083BA4">
        <w:rPr>
          <w:rFonts w:ascii="Times New Roman" w:eastAsiaTheme="minorEastAsia" w:hAnsi="Times New Roman" w:hint="eastAsia"/>
          <w:lang w:eastAsia="zh-CN"/>
        </w:rPr>
        <w:t>2</w:t>
      </w:r>
      <w:r w:rsidRPr="00083BA4">
        <w:rPr>
          <w:rFonts w:ascii="Times New Roman" w:eastAsiaTheme="minorEastAsia" w:hAnsi="Times New Roman"/>
          <w:lang w:eastAsia="zh-CN"/>
        </w:rPr>
        <w:t xml:space="preserve"> to take the above </w:t>
      </w:r>
      <w:r w:rsidR="00996B2A">
        <w:rPr>
          <w:rFonts w:ascii="Times New Roman" w:eastAsiaTheme="minorEastAsia" w:hAnsi="Times New Roman"/>
          <w:lang w:eastAsia="zh-CN"/>
        </w:rPr>
        <w:t>answers</w:t>
      </w:r>
      <w:r w:rsidRPr="00083BA4">
        <w:rPr>
          <w:rFonts w:ascii="Times New Roman" w:eastAsiaTheme="minorEastAsia" w:hAnsi="Times New Roman"/>
          <w:lang w:eastAsia="zh-CN"/>
        </w:rPr>
        <w:t xml:space="preserve"> into account</w:t>
      </w:r>
      <w:r w:rsidR="00FC794E" w:rsidRPr="00083BA4">
        <w:rPr>
          <w:rFonts w:ascii="Times New Roman" w:eastAsiaTheme="minorEastAsia" w:hAnsi="Times New Roman"/>
          <w:lang w:eastAsia="zh-CN"/>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0932A77" w:rsidR="00301F5E" w:rsidRDefault="00301F5E" w:rsidP="00301F5E">
      <w:pPr>
        <w:tabs>
          <w:tab w:val="left" w:pos="3960"/>
          <w:tab w:val="left" w:pos="4140"/>
          <w:tab w:val="left" w:pos="4680"/>
          <w:tab w:val="left" w:pos="7200"/>
        </w:tabs>
        <w:ind w:left="2268" w:hanging="2268"/>
        <w:rPr>
          <w:bCs/>
        </w:rPr>
      </w:pPr>
      <w:r w:rsidRPr="00FB22D5">
        <w:rPr>
          <w:bCs/>
        </w:rPr>
        <w:t>TSG-RAN WG1 Meeting #10</w:t>
      </w:r>
      <w:r>
        <w:rPr>
          <w:bCs/>
        </w:rPr>
        <w:t>7-e</w:t>
      </w:r>
      <w:r w:rsidRPr="00FB22D5">
        <w:rPr>
          <w:rFonts w:hint="eastAsia"/>
          <w:bCs/>
        </w:rPr>
        <w:t xml:space="preserve">    </w:t>
      </w:r>
      <w:r>
        <w:rPr>
          <w:bCs/>
        </w:rPr>
        <w:t xml:space="preserve">  11</w:t>
      </w:r>
      <w:r w:rsidRPr="00B5459D">
        <w:rPr>
          <w:bCs/>
          <w:vertAlign w:val="superscript"/>
        </w:rPr>
        <w:t>th</w:t>
      </w:r>
      <w:r w:rsidRPr="00FB22D5">
        <w:rPr>
          <w:bCs/>
        </w:rPr>
        <w:t xml:space="preserve"> </w:t>
      </w:r>
      <w:r>
        <w:rPr>
          <w:bCs/>
        </w:rPr>
        <w:t>– 19</w:t>
      </w:r>
      <w:r w:rsidRPr="00B5459D">
        <w:rPr>
          <w:bCs/>
          <w:vertAlign w:val="superscript"/>
        </w:rPr>
        <w:t>th</w:t>
      </w:r>
      <w:r>
        <w:rPr>
          <w:bCs/>
        </w:rPr>
        <w:t xml:space="preserve"> Nov.</w:t>
      </w:r>
      <w:r w:rsidRPr="00FB22D5">
        <w:rPr>
          <w:rFonts w:hint="eastAsia"/>
          <w:bCs/>
        </w:rPr>
        <w:t xml:space="preserve"> 202</w:t>
      </w:r>
      <w:r>
        <w:rPr>
          <w:bCs/>
        </w:rPr>
        <w:t xml:space="preserve">1      </w:t>
      </w:r>
      <w:r w:rsidRPr="00FB22D5">
        <w:rPr>
          <w:rFonts w:hint="eastAsia"/>
          <w:bCs/>
        </w:rPr>
        <w:t xml:space="preserve">      </w:t>
      </w:r>
      <w:r>
        <w:rPr>
          <w:bCs/>
        </w:rPr>
        <w:t xml:space="preserve">                    </w:t>
      </w:r>
      <w:proofErr w:type="spellStart"/>
      <w:r>
        <w:rPr>
          <w:bCs/>
        </w:rPr>
        <w:t>emeeting</w:t>
      </w:r>
      <w:proofErr w:type="spellEnd"/>
    </w:p>
    <w:p w14:paraId="0B30C0C2" w14:textId="5D5D3595"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#10</w:t>
      </w:r>
      <w:r>
        <w:rPr>
          <w:bCs/>
        </w:rPr>
        <w:t>7b-e</w:t>
      </w:r>
      <w:r w:rsidRPr="006C6C59">
        <w:rPr>
          <w:rFonts w:hint="eastAsia"/>
          <w:bCs/>
        </w:rPr>
        <w:t xml:space="preserve"> </w:t>
      </w:r>
      <w:r>
        <w:rPr>
          <w:bCs/>
        </w:rPr>
        <w:t xml:space="preserve">  </w:t>
      </w:r>
      <w:r w:rsidRPr="006C6C59">
        <w:rPr>
          <w:rFonts w:hint="eastAsia"/>
          <w:bCs/>
        </w:rPr>
        <w:t xml:space="preserve">  </w:t>
      </w:r>
      <w:r w:rsidRPr="006C6C59">
        <w:rPr>
          <w:bCs/>
        </w:rPr>
        <w:t>1</w:t>
      </w:r>
      <w:r>
        <w:rPr>
          <w:bCs/>
        </w:rPr>
        <w:t>7</w:t>
      </w:r>
      <w:r>
        <w:rPr>
          <w:bCs/>
          <w:vertAlign w:val="superscript"/>
        </w:rPr>
        <w:t>th</w:t>
      </w:r>
      <w:r>
        <w:rPr>
          <w:bCs/>
        </w:rPr>
        <w:t xml:space="preserve"> –</w:t>
      </w:r>
      <w:r w:rsidRPr="006C6C59">
        <w:rPr>
          <w:bCs/>
        </w:rPr>
        <w:t xml:space="preserve"> </w:t>
      </w:r>
      <w:r>
        <w:rPr>
          <w:bCs/>
        </w:rPr>
        <w:t>25</w:t>
      </w:r>
      <w:r w:rsidRPr="00B5459D">
        <w:rPr>
          <w:bCs/>
          <w:vertAlign w:val="superscript"/>
        </w:rPr>
        <w:t>th</w:t>
      </w:r>
      <w:r>
        <w:rPr>
          <w:bCs/>
        </w:rPr>
        <w:t xml:space="preserve"> Jan.</w:t>
      </w:r>
      <w:r w:rsidRPr="006C6C59">
        <w:rPr>
          <w:bCs/>
        </w:rPr>
        <w:t xml:space="preserve"> 202</w:t>
      </w:r>
      <w:r>
        <w:rPr>
          <w:bCs/>
        </w:rPr>
        <w:t>2</w:t>
      </w:r>
      <w:r w:rsidRPr="006C6C59">
        <w:rPr>
          <w:rFonts w:hint="eastAsia"/>
          <w:bCs/>
        </w:rPr>
        <w:t xml:space="preserve"> </w:t>
      </w:r>
      <w:r>
        <w:rPr>
          <w:bCs/>
        </w:rPr>
        <w:t xml:space="preserve">                               </w:t>
      </w:r>
      <w:proofErr w:type="spellStart"/>
      <w:r>
        <w:rPr>
          <w:bCs/>
        </w:rPr>
        <w:t>emeeting</w:t>
      </w:r>
      <w:proofErr w:type="spellEnd"/>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9FAC1" w14:textId="77777777" w:rsidR="0058379A" w:rsidRDefault="0058379A">
      <w:r>
        <w:separator/>
      </w:r>
    </w:p>
  </w:endnote>
  <w:endnote w:type="continuationSeparator" w:id="0">
    <w:p w14:paraId="773C8AF6" w14:textId="77777777" w:rsidR="0058379A" w:rsidRDefault="0058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B460A" w14:textId="77777777" w:rsidR="0058379A" w:rsidRDefault="0058379A">
      <w:r>
        <w:separator/>
      </w:r>
    </w:p>
  </w:footnote>
  <w:footnote w:type="continuationSeparator" w:id="0">
    <w:p w14:paraId="1396F1E7" w14:textId="77777777" w:rsidR="0058379A" w:rsidRDefault="00583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6"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0"/>
  </w:num>
  <w:num w:numId="6">
    <w:abstractNumId w:val="19"/>
  </w:num>
  <w:num w:numId="7">
    <w:abstractNumId w:val="23"/>
  </w:num>
  <w:num w:numId="8">
    <w:abstractNumId w:val="12"/>
  </w:num>
  <w:num w:numId="9">
    <w:abstractNumId w:val="22"/>
  </w:num>
  <w:num w:numId="10">
    <w:abstractNumId w:val="7"/>
  </w:num>
  <w:num w:numId="11">
    <w:abstractNumId w:val="25"/>
  </w:num>
  <w:num w:numId="12">
    <w:abstractNumId w:val="26"/>
  </w:num>
  <w:num w:numId="13">
    <w:abstractNumId w:val="15"/>
  </w:num>
  <w:num w:numId="14">
    <w:abstractNumId w:val="5"/>
  </w:num>
  <w:num w:numId="15">
    <w:abstractNumId w:val="11"/>
  </w:num>
  <w:num w:numId="16">
    <w:abstractNumId w:val="6"/>
  </w:num>
  <w:num w:numId="17">
    <w:abstractNumId w:val="21"/>
  </w:num>
  <w:num w:numId="18">
    <w:abstractNumId w:val="27"/>
  </w:num>
  <w:num w:numId="19">
    <w:abstractNumId w:val="18"/>
  </w:num>
  <w:num w:numId="20">
    <w:abstractNumId w:val="24"/>
  </w:num>
  <w:num w:numId="21">
    <w:abstractNumId w:val="14"/>
  </w:num>
  <w:num w:numId="22">
    <w:abstractNumId w:val="28"/>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0DC"/>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2E30"/>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4962"/>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80202"/>
    <w:rsid w:val="005822A1"/>
    <w:rsid w:val="00582809"/>
    <w:rsid w:val="0058379A"/>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037"/>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066A7"/>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2B20"/>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203A6-C5EC-401E-8E77-7785F8458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3</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4</cp:revision>
  <cp:lastPrinted>2008-01-31T06:09:00Z</cp:lastPrinted>
  <dcterms:created xsi:type="dcterms:W3CDTF">2021-10-01T04:48:00Z</dcterms:created>
  <dcterms:modified xsi:type="dcterms:W3CDTF">2021-10-01T04:57:00Z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